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0E073" w14:textId="3AD51CB0" w:rsidR="00C972C5" w:rsidRPr="00914C2E" w:rsidRDefault="00B607A0" w:rsidP="00AB7F88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lang w:val="id-ID"/>
        </w:rPr>
      </w:pPr>
      <w:r w:rsidRPr="00914C2E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4E8C7C" wp14:editId="495AC8C5">
                <wp:simplePos x="0" y="0"/>
                <wp:positionH relativeFrom="column">
                  <wp:posOffset>5715</wp:posOffset>
                </wp:positionH>
                <wp:positionV relativeFrom="paragraph">
                  <wp:posOffset>-552450</wp:posOffset>
                </wp:positionV>
                <wp:extent cx="5667375" cy="401955"/>
                <wp:effectExtent l="0" t="0" r="9525" b="0"/>
                <wp:wrapNone/>
                <wp:docPr id="3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7375" cy="401955"/>
                          <a:chOff x="1425" y="375"/>
                          <a:chExt cx="8925" cy="633"/>
                        </a:xfrm>
                      </wpg:grpSpPr>
                      <wps:wsp>
                        <wps:cNvPr id="4" name="Text Box 202"/>
                        <wps:cNvSpPr txBox="1">
                          <a:spLocks/>
                        </wps:cNvSpPr>
                        <wps:spPr bwMode="auto">
                          <a:xfrm>
                            <a:off x="9188" y="375"/>
                            <a:ext cx="1162" cy="6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01DE0D" w14:textId="77777777" w:rsidR="00FA5476" w:rsidRDefault="00FA5476" w:rsidP="00FA5476">
                              <w:pPr>
                                <w:pStyle w:val="Heading5"/>
                                <w:spacing w:before="20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Paket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 xml:space="preserve"> </w:t>
                              </w:r>
                            </w:p>
                            <w:p w14:paraId="5AB08179" w14:textId="44DCC5E9" w:rsidR="00FA5476" w:rsidRPr="00095230" w:rsidRDefault="00416327" w:rsidP="00FA5476">
                              <w:pPr>
                                <w:pStyle w:val="Heading5"/>
                                <w:spacing w:before="2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en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en-ID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ctr" anchorCtr="0" upright="1">
                          <a:noAutofit/>
                        </wps:bodyPr>
                      </wps:wsp>
                      <wps:wsp>
                        <wps:cNvPr id="5" name="Text Box 203"/>
                        <wps:cNvSpPr txBox="1">
                          <a:spLocks/>
                        </wps:cNvSpPr>
                        <wps:spPr bwMode="auto">
                          <a:xfrm>
                            <a:off x="1425" y="420"/>
                            <a:ext cx="2213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F202D" w14:textId="77777777" w:rsidR="00FA5476" w:rsidRDefault="00FA5476" w:rsidP="00FA5476">
                              <w:pPr>
                                <w:pStyle w:val="Heading5"/>
                                <w:spacing w:before="40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DOKUMEN NEGARA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E8C7C" id="Group 201" o:spid="_x0000_s1026" style="position:absolute;left:0;text-align:left;margin-left:.45pt;margin-top:-43.5pt;width:446.25pt;height:31.65pt;z-index:251658240" coordorigin="1425,375" coordsize="8925,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2" o:spid="_x0000_s1027" type="#_x0000_t202" style="position:absolute;left:9188;top:375;width:1162;height:6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" strokeweight="1pt">
                  <v:path arrowok="t"/>
                  <v:textbox inset=".5mm,.3mm,.5mm,.3mm">
                    <w:txbxContent>
                      <w:p w14:paraId="5801DE0D" w14:textId="77777777" w:rsidR="00FA5476" w:rsidRDefault="00FA5476" w:rsidP="00FA5476">
                        <w:pPr>
                          <w:pStyle w:val="Heading5"/>
                          <w:spacing w:before="20"/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</w:rPr>
                          <w:t>Paket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</w:t>
                        </w:r>
                      </w:p>
                      <w:p w14:paraId="5AB08179" w14:textId="44DCC5E9" w:rsidR="00FA5476" w:rsidRPr="00095230" w:rsidRDefault="00416327" w:rsidP="00FA5476">
                        <w:pPr>
                          <w:pStyle w:val="Heading5"/>
                          <w:spacing w:before="20"/>
                          <w:rPr>
                            <w:rFonts w:ascii="Times New Roman" w:hAnsi="Times New Roman"/>
                            <w:sz w:val="28"/>
                            <w:szCs w:val="28"/>
                            <w:lang w:val="en-ID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en-ID"/>
                          </w:rPr>
                          <w:t>2</w:t>
                        </w:r>
                      </w:p>
                    </w:txbxContent>
                  </v:textbox>
                </v:shape>
                <v:shape id="Text Box 203" o:spid="_x0000_s1028" type="#_x0000_t202" style="position:absolute;left:1425;top:420;width:2213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" strokeweight="1pt">
                  <v:path arrowok="t"/>
                  <v:textbox inset=".5mm,.3mm,.5mm,.3mm">
                    <w:txbxContent>
                      <w:p w14:paraId="511F202D" w14:textId="77777777" w:rsidR="00FA5476" w:rsidRDefault="00FA5476" w:rsidP="00FA5476">
                        <w:pPr>
                          <w:pStyle w:val="Heading5"/>
                          <w:spacing w:before="40"/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DOKUMEN NEGARA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972C5" w:rsidRPr="00914C2E">
        <w:rPr>
          <w:lang w:val="id-ID"/>
        </w:rPr>
        <w:t>UJI KOMPETENSI KEAHLIAN</w:t>
      </w:r>
    </w:p>
    <w:p w14:paraId="34FF6150" w14:textId="65BD71CE" w:rsidR="00AB7F88" w:rsidRPr="00914C2E" w:rsidRDefault="00684494" w:rsidP="00AB7F88">
      <w:pPr>
        <w:pStyle w:val="Heading3"/>
        <w:tabs>
          <w:tab w:val="clear" w:pos="1134"/>
          <w:tab w:val="clear" w:pos="3544"/>
          <w:tab w:val="clear" w:pos="3969"/>
        </w:tabs>
        <w:ind w:left="0"/>
      </w:pPr>
      <w:r w:rsidRPr="00914C2E">
        <w:rPr>
          <w:lang w:val="id-ID"/>
        </w:rPr>
        <w:t>TAHUN PELAJARAN 20</w:t>
      </w:r>
      <w:r w:rsidR="00531426" w:rsidRPr="00914C2E">
        <w:t>2</w:t>
      </w:r>
      <w:r w:rsidR="00743ECB" w:rsidRPr="00914C2E">
        <w:t>1</w:t>
      </w:r>
      <w:r w:rsidRPr="00914C2E">
        <w:rPr>
          <w:lang w:val="id-ID"/>
        </w:rPr>
        <w:t>/202</w:t>
      </w:r>
      <w:r w:rsidR="00743ECB" w:rsidRPr="00914C2E">
        <w:t>2</w:t>
      </w:r>
    </w:p>
    <w:p w14:paraId="4445031E" w14:textId="77777777" w:rsidR="00C972C5" w:rsidRPr="00914C2E" w:rsidRDefault="00C972C5" w:rsidP="000B2594">
      <w:pPr>
        <w:jc w:val="center"/>
        <w:rPr>
          <w:rFonts w:ascii="Times New Roman" w:hAnsi="Times New Roman"/>
          <w:b/>
          <w:sz w:val="28"/>
          <w:lang w:val="id-ID"/>
        </w:rPr>
      </w:pPr>
    </w:p>
    <w:p w14:paraId="26957390" w14:textId="123741BC" w:rsidR="00AB7F88" w:rsidRPr="00914C2E" w:rsidRDefault="00AB7F88" w:rsidP="000B2594">
      <w:pPr>
        <w:jc w:val="center"/>
        <w:rPr>
          <w:rFonts w:ascii="Times New Roman" w:hAnsi="Times New Roman"/>
          <w:b/>
        </w:rPr>
      </w:pPr>
      <w:r w:rsidRPr="00914C2E">
        <w:rPr>
          <w:rFonts w:ascii="Times New Roman" w:hAnsi="Times New Roman"/>
          <w:b/>
          <w:sz w:val="28"/>
          <w:lang w:val="id-ID"/>
        </w:rPr>
        <w:t xml:space="preserve">SOAL </w:t>
      </w:r>
      <w:r w:rsidR="00531426" w:rsidRPr="00914C2E">
        <w:rPr>
          <w:rFonts w:ascii="Times New Roman" w:hAnsi="Times New Roman"/>
          <w:b/>
          <w:sz w:val="28"/>
        </w:rPr>
        <w:t>UJI KOMPETENSI</w:t>
      </w:r>
    </w:p>
    <w:p w14:paraId="4E7F10BC" w14:textId="77777777" w:rsidR="00AB7F88" w:rsidRPr="00914C2E" w:rsidRDefault="00AB7F88" w:rsidP="00AB7F88">
      <w:pPr>
        <w:ind w:left="300"/>
        <w:jc w:val="center"/>
        <w:rPr>
          <w:rFonts w:ascii="Times New Roman" w:hAnsi="Times New Roman"/>
          <w:b/>
          <w:lang w:val="id-ID"/>
        </w:rPr>
      </w:pPr>
    </w:p>
    <w:p w14:paraId="7BB1E9B0" w14:textId="5C412A4F" w:rsidR="00633E0D" w:rsidRPr="007074E3" w:rsidRDefault="00633E0D" w:rsidP="00633E0D">
      <w:pPr>
        <w:ind w:left="1701"/>
        <w:rPr>
          <w:rFonts w:ascii="Times New Roman" w:hAnsi="Times New Roman"/>
          <w:bCs/>
          <w:color w:val="000000" w:themeColor="text1"/>
          <w:szCs w:val="24"/>
          <w:lang w:val="id-ID"/>
        </w:rPr>
      </w:pPr>
      <w:r w:rsidRPr="007074E3">
        <w:rPr>
          <w:rFonts w:ascii="Times New Roman" w:hAnsi="Times New Roman"/>
          <w:bCs/>
          <w:color w:val="000000" w:themeColor="text1"/>
          <w:szCs w:val="24"/>
          <w:lang w:val="id-ID"/>
        </w:rPr>
        <w:t>Satuan Pendidikan</w:t>
      </w:r>
      <w:r w:rsidRPr="007074E3">
        <w:rPr>
          <w:rFonts w:ascii="Times New Roman" w:hAnsi="Times New Roman"/>
          <w:bCs/>
          <w:color w:val="000000" w:themeColor="text1"/>
          <w:szCs w:val="24"/>
          <w:lang w:val="id-ID"/>
        </w:rPr>
        <w:tab/>
        <w:t>:</w:t>
      </w:r>
      <w:r w:rsidR="00914C2E" w:rsidRPr="007074E3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7074E3">
        <w:rPr>
          <w:rFonts w:ascii="Times New Roman" w:hAnsi="Times New Roman"/>
          <w:bCs/>
          <w:color w:val="000000" w:themeColor="text1"/>
          <w:szCs w:val="24"/>
          <w:lang w:val="id-ID"/>
        </w:rPr>
        <w:t>Sekolah Menengah Kejuruan</w:t>
      </w:r>
    </w:p>
    <w:p w14:paraId="735F0CA1" w14:textId="029E392F" w:rsidR="00633E0D" w:rsidRPr="007074E3" w:rsidRDefault="00633E0D" w:rsidP="00633E0D">
      <w:pPr>
        <w:ind w:left="1701"/>
        <w:rPr>
          <w:rFonts w:ascii="Times New Roman" w:hAnsi="Times New Roman"/>
          <w:bCs/>
          <w:color w:val="000000" w:themeColor="text1"/>
          <w:szCs w:val="24"/>
        </w:rPr>
      </w:pPr>
      <w:r w:rsidRPr="007074E3">
        <w:rPr>
          <w:rFonts w:ascii="Times New Roman" w:hAnsi="Times New Roman"/>
          <w:bCs/>
          <w:color w:val="000000" w:themeColor="text1"/>
          <w:szCs w:val="24"/>
          <w:lang w:val="id-ID"/>
        </w:rPr>
        <w:t>Kompetensi Keahlian</w:t>
      </w:r>
      <w:r w:rsidRPr="007074E3">
        <w:rPr>
          <w:rFonts w:ascii="Times New Roman" w:hAnsi="Times New Roman"/>
          <w:bCs/>
          <w:color w:val="000000" w:themeColor="text1"/>
          <w:szCs w:val="24"/>
          <w:lang w:val="id-ID"/>
        </w:rPr>
        <w:tab/>
        <w:t>:</w:t>
      </w:r>
      <w:r w:rsidR="00914C2E" w:rsidRPr="007074E3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="00B868C2" w:rsidRPr="007074E3">
        <w:rPr>
          <w:rFonts w:ascii="Times New Roman" w:hAnsi="Times New Roman"/>
          <w:bCs/>
          <w:color w:val="000000" w:themeColor="text1"/>
          <w:szCs w:val="24"/>
        </w:rPr>
        <w:t xml:space="preserve">Teknik </w:t>
      </w:r>
      <w:proofErr w:type="spellStart"/>
      <w:r w:rsidR="00B868C2" w:rsidRPr="007074E3">
        <w:rPr>
          <w:rFonts w:ascii="Times New Roman" w:hAnsi="Times New Roman"/>
          <w:bCs/>
          <w:color w:val="000000" w:themeColor="text1"/>
          <w:szCs w:val="24"/>
        </w:rPr>
        <w:t>Komputer</w:t>
      </w:r>
      <w:proofErr w:type="spellEnd"/>
      <w:r w:rsidR="00B868C2" w:rsidRPr="007074E3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="00B868C2" w:rsidRPr="007074E3">
        <w:rPr>
          <w:rFonts w:ascii="Times New Roman" w:hAnsi="Times New Roman"/>
          <w:bCs/>
          <w:color w:val="000000" w:themeColor="text1"/>
          <w:szCs w:val="24"/>
        </w:rPr>
        <w:t>Jaringan</w:t>
      </w:r>
      <w:proofErr w:type="spellEnd"/>
      <w:r w:rsidR="00B868C2" w:rsidRPr="007074E3">
        <w:rPr>
          <w:rFonts w:ascii="Times New Roman" w:hAnsi="Times New Roman"/>
          <w:bCs/>
          <w:color w:val="000000" w:themeColor="text1"/>
          <w:szCs w:val="24"/>
        </w:rPr>
        <w:t xml:space="preserve"> </w:t>
      </w:r>
    </w:p>
    <w:p w14:paraId="2F9B6727" w14:textId="4281948A" w:rsidR="00633E0D" w:rsidRPr="007074E3" w:rsidRDefault="00633E0D" w:rsidP="00633E0D">
      <w:pPr>
        <w:ind w:left="1701"/>
        <w:jc w:val="both"/>
        <w:rPr>
          <w:rFonts w:ascii="Times New Roman" w:hAnsi="Times New Roman"/>
          <w:color w:val="000000" w:themeColor="text1"/>
          <w:szCs w:val="24"/>
        </w:rPr>
      </w:pPr>
      <w:r w:rsidRPr="007074E3">
        <w:rPr>
          <w:rFonts w:ascii="Times New Roman" w:hAnsi="Times New Roman"/>
          <w:color w:val="000000" w:themeColor="text1"/>
          <w:szCs w:val="24"/>
          <w:lang w:val="id-ID"/>
        </w:rPr>
        <w:t>Alokasi Waktu</w:t>
      </w:r>
      <w:r w:rsidRPr="007074E3">
        <w:rPr>
          <w:rFonts w:ascii="Times New Roman" w:hAnsi="Times New Roman"/>
          <w:color w:val="000000" w:themeColor="text1"/>
          <w:szCs w:val="24"/>
          <w:lang w:val="id-ID"/>
        </w:rPr>
        <w:tab/>
      </w:r>
      <w:r w:rsidRPr="007074E3">
        <w:rPr>
          <w:rFonts w:ascii="Times New Roman" w:hAnsi="Times New Roman"/>
          <w:color w:val="000000" w:themeColor="text1"/>
          <w:szCs w:val="24"/>
          <w:lang w:val="id-ID"/>
        </w:rPr>
        <w:tab/>
        <w:t>:</w:t>
      </w:r>
      <w:r w:rsidR="00914C2E" w:rsidRPr="007074E3">
        <w:rPr>
          <w:rFonts w:ascii="Times New Roman" w:hAnsi="Times New Roman"/>
          <w:color w:val="000000" w:themeColor="text1"/>
          <w:szCs w:val="24"/>
        </w:rPr>
        <w:t xml:space="preserve"> </w:t>
      </w:r>
      <w:r w:rsidR="006E7C47" w:rsidRPr="007074E3">
        <w:rPr>
          <w:rFonts w:ascii="Times New Roman" w:hAnsi="Times New Roman"/>
          <w:color w:val="000000" w:themeColor="text1"/>
          <w:szCs w:val="24"/>
        </w:rPr>
        <w:t>6</w:t>
      </w:r>
      <w:r w:rsidR="00B52762" w:rsidRPr="007074E3">
        <w:rPr>
          <w:rFonts w:ascii="Times New Roman" w:hAnsi="Times New Roman"/>
          <w:color w:val="000000" w:themeColor="text1"/>
          <w:szCs w:val="24"/>
        </w:rPr>
        <w:t xml:space="preserve"> jam</w:t>
      </w:r>
    </w:p>
    <w:p w14:paraId="77D11357" w14:textId="1CFCBFAF" w:rsidR="00633E0D" w:rsidRPr="007074E3" w:rsidRDefault="00633E0D" w:rsidP="00633E0D">
      <w:pPr>
        <w:ind w:left="1701"/>
        <w:jc w:val="both"/>
        <w:rPr>
          <w:rFonts w:ascii="Times New Roman" w:hAnsi="Times New Roman"/>
          <w:color w:val="000000" w:themeColor="text1"/>
          <w:szCs w:val="24"/>
        </w:rPr>
      </w:pPr>
      <w:r w:rsidRPr="007074E3">
        <w:rPr>
          <w:rFonts w:ascii="Times New Roman" w:hAnsi="Times New Roman"/>
          <w:color w:val="000000" w:themeColor="text1"/>
          <w:szCs w:val="24"/>
          <w:lang w:val="id-ID"/>
        </w:rPr>
        <w:t>Bentuk Soal</w:t>
      </w:r>
      <w:r w:rsidRPr="007074E3">
        <w:rPr>
          <w:rFonts w:ascii="Times New Roman" w:hAnsi="Times New Roman"/>
          <w:color w:val="000000" w:themeColor="text1"/>
          <w:szCs w:val="24"/>
          <w:lang w:val="id-ID"/>
        </w:rPr>
        <w:tab/>
      </w:r>
      <w:r w:rsidRPr="007074E3">
        <w:rPr>
          <w:rFonts w:ascii="Times New Roman" w:hAnsi="Times New Roman"/>
          <w:color w:val="000000" w:themeColor="text1"/>
          <w:szCs w:val="24"/>
          <w:lang w:val="id-ID"/>
        </w:rPr>
        <w:tab/>
        <w:t>:</w:t>
      </w:r>
      <w:r w:rsidR="00914C2E" w:rsidRPr="007074E3">
        <w:rPr>
          <w:rFonts w:ascii="Times New Roman" w:hAnsi="Times New Roman"/>
          <w:color w:val="000000" w:themeColor="text1"/>
          <w:szCs w:val="24"/>
        </w:rPr>
        <w:t xml:space="preserve"> </w:t>
      </w:r>
      <w:r w:rsidRPr="007074E3">
        <w:rPr>
          <w:rFonts w:ascii="Times New Roman" w:hAnsi="Times New Roman"/>
          <w:color w:val="000000" w:themeColor="text1"/>
          <w:szCs w:val="24"/>
          <w:lang w:val="id-ID"/>
        </w:rPr>
        <w:t>Penugasan Perorangan</w:t>
      </w:r>
      <w:r w:rsidR="007074E3">
        <w:rPr>
          <w:rFonts w:ascii="Times New Roman" w:hAnsi="Times New Roman"/>
          <w:color w:val="000000" w:themeColor="text1"/>
          <w:szCs w:val="24"/>
        </w:rPr>
        <w:t xml:space="preserve"> (Teori)</w:t>
      </w:r>
    </w:p>
    <w:p w14:paraId="0BC0ED6C" w14:textId="64A2EEB6" w:rsidR="005A06FC" w:rsidRPr="007074E3" w:rsidRDefault="00633E0D" w:rsidP="005A06FC">
      <w:pPr>
        <w:ind w:left="1701"/>
        <w:jc w:val="both"/>
        <w:rPr>
          <w:rFonts w:ascii="Times New Roman" w:hAnsi="Times New Roman"/>
          <w:color w:val="000000" w:themeColor="text1"/>
          <w:szCs w:val="24"/>
          <w:lang w:val="id-ID"/>
        </w:rPr>
      </w:pPr>
      <w:r w:rsidRPr="007074E3">
        <w:rPr>
          <w:rFonts w:ascii="Times New Roman" w:hAnsi="Times New Roman"/>
          <w:color w:val="000000" w:themeColor="text1"/>
          <w:szCs w:val="24"/>
          <w:lang w:val="id-ID"/>
        </w:rPr>
        <w:t>Judul Tugas</w:t>
      </w:r>
      <w:r w:rsidRPr="007074E3">
        <w:rPr>
          <w:rFonts w:ascii="Times New Roman" w:hAnsi="Times New Roman"/>
          <w:color w:val="000000" w:themeColor="text1"/>
          <w:szCs w:val="24"/>
          <w:lang w:val="id-ID"/>
        </w:rPr>
        <w:tab/>
      </w:r>
      <w:r w:rsidRPr="007074E3">
        <w:rPr>
          <w:rFonts w:ascii="Times New Roman" w:hAnsi="Times New Roman"/>
          <w:color w:val="000000" w:themeColor="text1"/>
          <w:szCs w:val="24"/>
          <w:lang w:val="id-ID"/>
        </w:rPr>
        <w:tab/>
        <w:t>:</w:t>
      </w:r>
      <w:r w:rsidR="00914C2E" w:rsidRPr="007074E3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5A06FC" w:rsidRPr="007074E3">
        <w:rPr>
          <w:rFonts w:ascii="Times New Roman" w:hAnsi="Times New Roman"/>
          <w:color w:val="000000" w:themeColor="text1"/>
          <w:szCs w:val="24"/>
        </w:rPr>
        <w:t>Instalasi</w:t>
      </w:r>
      <w:proofErr w:type="spellEnd"/>
      <w:r w:rsidR="005A06FC" w:rsidRPr="007074E3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5A06FC" w:rsidRPr="007074E3">
        <w:rPr>
          <w:rFonts w:ascii="Times New Roman" w:hAnsi="Times New Roman"/>
          <w:color w:val="000000" w:themeColor="text1"/>
          <w:szCs w:val="24"/>
        </w:rPr>
        <w:t>Jaringan</w:t>
      </w:r>
      <w:proofErr w:type="spellEnd"/>
      <w:r w:rsidR="00416327" w:rsidRPr="007074E3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416327" w:rsidRPr="007074E3">
        <w:rPr>
          <w:rFonts w:ascii="Times New Roman" w:hAnsi="Times New Roman"/>
          <w:color w:val="000000" w:themeColor="text1"/>
          <w:szCs w:val="24"/>
        </w:rPr>
        <w:t>Sederhana</w:t>
      </w:r>
      <w:proofErr w:type="spellEnd"/>
    </w:p>
    <w:p w14:paraId="6320D25A" w14:textId="77777777" w:rsidR="00AB7F88" w:rsidRPr="007074E3" w:rsidRDefault="00AB7F88" w:rsidP="00AB7F88">
      <w:pPr>
        <w:ind w:left="1418"/>
        <w:jc w:val="both"/>
        <w:rPr>
          <w:rFonts w:ascii="Times New Roman" w:hAnsi="Times New Roman"/>
          <w:color w:val="000000" w:themeColor="text1"/>
          <w:szCs w:val="24"/>
          <w:lang w:val="id-ID"/>
        </w:rPr>
      </w:pPr>
    </w:p>
    <w:p w14:paraId="1C61E121" w14:textId="4F2D05E6" w:rsidR="00AB7F88" w:rsidRPr="007074E3" w:rsidRDefault="00B607A0" w:rsidP="007074E3">
      <w:pPr>
        <w:ind w:left="1418"/>
        <w:jc w:val="both"/>
        <w:rPr>
          <w:rFonts w:ascii="Times New Roman" w:hAnsi="Times New Roman"/>
          <w:color w:val="000000" w:themeColor="text1"/>
          <w:szCs w:val="24"/>
          <w:lang w:val="id-ID"/>
        </w:rPr>
      </w:pPr>
      <w:r w:rsidRPr="007074E3">
        <w:rPr>
          <w:rFonts w:ascii="Times New Roman" w:hAnsi="Times New Roman"/>
          <w:noProof/>
          <w:color w:val="000000" w:themeColor="text1"/>
          <w:szCs w:val="24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5F7032FB" wp14:editId="5B414B50">
                <wp:simplePos x="0" y="0"/>
                <wp:positionH relativeFrom="column">
                  <wp:posOffset>15240</wp:posOffset>
                </wp:positionH>
                <wp:positionV relativeFrom="paragraph">
                  <wp:posOffset>45719</wp:posOffset>
                </wp:positionV>
                <wp:extent cx="5524500" cy="0"/>
                <wp:effectExtent l="0" t="19050" r="0" b="0"/>
                <wp:wrapNone/>
                <wp:docPr id="2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6EE3DE" id="Line 184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3.6pt" to="436.2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" strokeweight="3pt">
                <v:stroke linestyle="thinThin"/>
                <o:lock v:ext="edit" shapetype="f"/>
              </v:line>
            </w:pict>
          </mc:Fallback>
        </mc:AlternateContent>
      </w:r>
    </w:p>
    <w:p w14:paraId="7AAFF287" w14:textId="22D289FD" w:rsidR="0080126B" w:rsidRPr="007074E3" w:rsidRDefault="0080126B" w:rsidP="007865C9">
      <w:pPr>
        <w:pStyle w:val="Heading1"/>
        <w:numPr>
          <w:ilvl w:val="0"/>
          <w:numId w:val="5"/>
        </w:numPr>
        <w:ind w:left="567" w:hanging="578"/>
        <w:rPr>
          <w:rFonts w:ascii="Times New Roman" w:hAnsi="Times New Roman"/>
          <w:color w:val="000000" w:themeColor="text1"/>
          <w:sz w:val="24"/>
          <w:szCs w:val="24"/>
          <w:lang w:val="id-ID"/>
        </w:rPr>
      </w:pPr>
      <w:r w:rsidRPr="007074E3">
        <w:rPr>
          <w:rFonts w:ascii="Times New Roman" w:hAnsi="Times New Roman"/>
          <w:color w:val="000000" w:themeColor="text1"/>
          <w:sz w:val="24"/>
          <w:szCs w:val="24"/>
          <w:lang w:val="id-ID"/>
        </w:rPr>
        <w:t>SOAL ASPEK PENGETAHUAN</w:t>
      </w:r>
    </w:p>
    <w:p w14:paraId="5E21F91F" w14:textId="77777777" w:rsidR="00CD1FCE" w:rsidRPr="007074E3" w:rsidRDefault="00CD1FCE" w:rsidP="00815E7A">
      <w:pPr>
        <w:pStyle w:val="BodyTextIndent2"/>
        <w:ind w:left="993"/>
        <w:jc w:val="both"/>
        <w:rPr>
          <w:color w:val="000000" w:themeColor="text1"/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373"/>
      </w:tblGrid>
      <w:tr w:rsidR="007074E3" w:rsidRPr="007074E3" w14:paraId="15C5F68E" w14:textId="77777777" w:rsidTr="00BF3DBE">
        <w:trPr>
          <w:tblHeader/>
        </w:trPr>
        <w:tc>
          <w:tcPr>
            <w:tcW w:w="2405" w:type="dxa"/>
            <w:shd w:val="clear" w:color="auto" w:fill="D9D9D9" w:themeFill="background1" w:themeFillShade="D9"/>
          </w:tcPr>
          <w:p w14:paraId="0450E65B" w14:textId="4AAEF625" w:rsidR="00A669CA" w:rsidRPr="007074E3" w:rsidRDefault="00A669CA" w:rsidP="00A669C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/>
                <w:color w:val="000000" w:themeColor="text1"/>
                <w:szCs w:val="24"/>
              </w:rPr>
              <w:t>Elemen</w:t>
            </w:r>
            <w:proofErr w:type="spellEnd"/>
            <w:r w:rsidRPr="007074E3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/>
                <w:color w:val="000000" w:themeColor="text1"/>
                <w:szCs w:val="24"/>
              </w:rPr>
              <w:t>Kompetensi</w:t>
            </w:r>
            <w:proofErr w:type="spellEnd"/>
          </w:p>
        </w:tc>
        <w:tc>
          <w:tcPr>
            <w:tcW w:w="6373" w:type="dxa"/>
            <w:shd w:val="clear" w:color="auto" w:fill="D9D9D9" w:themeFill="background1" w:themeFillShade="D9"/>
          </w:tcPr>
          <w:p w14:paraId="2EA1F1CC" w14:textId="5A8566B7" w:rsidR="00A669CA" w:rsidRPr="007074E3" w:rsidRDefault="00A669CA" w:rsidP="00A669C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/>
                <w:color w:val="000000" w:themeColor="text1"/>
                <w:szCs w:val="24"/>
              </w:rPr>
              <w:t>Soal</w:t>
            </w:r>
            <w:proofErr w:type="spellEnd"/>
          </w:p>
        </w:tc>
      </w:tr>
      <w:tr w:rsidR="007074E3" w:rsidRPr="007074E3" w14:paraId="1847E9DC" w14:textId="77777777" w:rsidTr="00A669CA">
        <w:tc>
          <w:tcPr>
            <w:tcW w:w="2405" w:type="dxa"/>
          </w:tcPr>
          <w:p w14:paraId="66905816" w14:textId="468CEA3D" w:rsidR="00DF7F89" w:rsidRPr="007074E3" w:rsidRDefault="00DF7F89" w:rsidP="00DF7F89">
            <w:pPr>
              <w:rPr>
                <w:rFonts w:ascii="Times New Roman" w:hAnsi="Times New Roman"/>
                <w:bCs/>
                <w:color w:val="000000" w:themeColor="text1"/>
                <w:szCs w:val="24"/>
                <w:lang w:val="id-ID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Melakukan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survei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teknis</w:t>
            </w:r>
            <w:proofErr w:type="spellEnd"/>
          </w:p>
        </w:tc>
        <w:tc>
          <w:tcPr>
            <w:tcW w:w="6373" w:type="dxa"/>
          </w:tcPr>
          <w:p w14:paraId="05490C2D" w14:textId="77777777" w:rsidR="00DF7F89" w:rsidRPr="007074E3" w:rsidRDefault="00E64FB7" w:rsidP="00E64FB7">
            <w:pPr>
              <w:tabs>
                <w:tab w:val="left" w:pos="527"/>
              </w:tabs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Salah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satu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aspek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proofErr w:type="gram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tujuan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dalam</w:t>
            </w:r>
            <w:proofErr w:type="spellEnd"/>
            <w:proofErr w:type="gram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melakukan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survey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teknis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adalah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:</w:t>
            </w:r>
          </w:p>
          <w:p w14:paraId="6CF00804" w14:textId="77777777" w:rsidR="00E64FB7" w:rsidRPr="007074E3" w:rsidRDefault="00E64FB7" w:rsidP="00095230">
            <w:pPr>
              <w:pStyle w:val="ListParagraph"/>
              <w:numPr>
                <w:ilvl w:val="3"/>
                <w:numId w:val="17"/>
              </w:numPr>
              <w:tabs>
                <w:tab w:val="left" w:pos="527"/>
              </w:tabs>
              <w:ind w:left="467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Mendapatkan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Informasi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yang di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butuhkan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untuk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pengguna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</w:p>
          <w:p w14:paraId="096F5416" w14:textId="77777777" w:rsidR="00E64FB7" w:rsidRPr="007074E3" w:rsidRDefault="00E64FB7" w:rsidP="00095230">
            <w:pPr>
              <w:pStyle w:val="ListParagraph"/>
              <w:numPr>
                <w:ilvl w:val="3"/>
                <w:numId w:val="17"/>
              </w:numPr>
              <w:tabs>
                <w:tab w:val="left" w:pos="527"/>
              </w:tabs>
              <w:ind w:left="467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Memodifikasi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perangkat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</w:p>
          <w:p w14:paraId="54F6F4E1" w14:textId="77777777" w:rsidR="00E64FB7" w:rsidRPr="007074E3" w:rsidRDefault="00E64FB7" w:rsidP="00095230">
            <w:pPr>
              <w:pStyle w:val="ListParagraph"/>
              <w:numPr>
                <w:ilvl w:val="3"/>
                <w:numId w:val="17"/>
              </w:numPr>
              <w:tabs>
                <w:tab w:val="left" w:pos="527"/>
              </w:tabs>
              <w:ind w:left="467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Memperbaiki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komponen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</w:p>
          <w:p w14:paraId="7D167373" w14:textId="77777777" w:rsidR="00E64FB7" w:rsidRPr="007074E3" w:rsidRDefault="00E64FB7" w:rsidP="00095230">
            <w:pPr>
              <w:pStyle w:val="ListParagraph"/>
              <w:numPr>
                <w:ilvl w:val="3"/>
                <w:numId w:val="17"/>
              </w:numPr>
              <w:tabs>
                <w:tab w:val="left" w:pos="527"/>
              </w:tabs>
              <w:ind w:left="467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Melakukan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Autentifikasi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terhadap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</w:p>
          <w:p w14:paraId="4A902E2A" w14:textId="6157F7F7" w:rsidR="00E64FB7" w:rsidRPr="007074E3" w:rsidRDefault="00E64FB7" w:rsidP="00095230">
            <w:pPr>
              <w:pStyle w:val="ListParagraph"/>
              <w:numPr>
                <w:ilvl w:val="3"/>
                <w:numId w:val="17"/>
              </w:numPr>
              <w:tabs>
                <w:tab w:val="left" w:pos="527"/>
              </w:tabs>
              <w:ind w:left="467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Melaksanakan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tugas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rutin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maintenance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</w:p>
        </w:tc>
      </w:tr>
      <w:tr w:rsidR="007074E3" w:rsidRPr="007074E3" w14:paraId="63D09C1D" w14:textId="77777777" w:rsidTr="00A669CA">
        <w:tc>
          <w:tcPr>
            <w:tcW w:w="2405" w:type="dxa"/>
          </w:tcPr>
          <w:p w14:paraId="7D12FF04" w14:textId="77777777" w:rsidR="00E64FB7" w:rsidRPr="007074E3" w:rsidRDefault="00E64FB7" w:rsidP="00E64FB7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Membuat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daftar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kebutuhan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teknis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pengguna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</w:p>
          <w:p w14:paraId="3D8AF8CD" w14:textId="77777777" w:rsidR="00DF7F89" w:rsidRPr="007074E3" w:rsidRDefault="00DF7F89" w:rsidP="00DF7F89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6373" w:type="dxa"/>
          </w:tcPr>
          <w:p w14:paraId="6B7F5E0D" w14:textId="77777777" w:rsidR="00A9503A" w:rsidRPr="007074E3" w:rsidRDefault="00EE5C00" w:rsidP="00EE5C00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Dalam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pembuatan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proofErr w:type="gram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,kebutuhan</w:t>
            </w:r>
            <w:proofErr w:type="spellEnd"/>
            <w:proofErr w:type="gram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teknis</w:t>
            </w:r>
            <w:proofErr w:type="spell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pengguna</w:t>
            </w:r>
            <w:proofErr w:type="spell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sangat di </w:t>
            </w:r>
            <w:proofErr w:type="spellStart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perlukan,salah</w:t>
            </w:r>
            <w:proofErr w:type="spell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satu</w:t>
            </w:r>
            <w:proofErr w:type="spell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nya</w:t>
            </w:r>
            <w:proofErr w:type="spell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adalah</w:t>
            </w:r>
            <w:proofErr w:type="spell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LAN </w:t>
            </w:r>
            <w:proofErr w:type="spellStart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Tester,fungsi</w:t>
            </w:r>
            <w:proofErr w:type="spell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dari</w:t>
            </w:r>
            <w:proofErr w:type="spell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LAN tester </w:t>
            </w:r>
            <w:proofErr w:type="spellStart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ini</w:t>
            </w:r>
            <w:proofErr w:type="spell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adalah</w:t>
            </w:r>
            <w:proofErr w:type="spellEnd"/>
            <w:r w:rsidR="00A9503A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….</w:t>
            </w:r>
          </w:p>
          <w:p w14:paraId="019D974A" w14:textId="2FC89A87" w:rsidR="00A9503A" w:rsidRPr="007074E3" w:rsidRDefault="00A9503A" w:rsidP="00ED312C">
            <w:pPr>
              <w:pStyle w:val="ListParagraph"/>
              <w:numPr>
                <w:ilvl w:val="0"/>
                <w:numId w:val="35"/>
              </w:numPr>
              <w:ind w:left="312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proofErr w:type="gram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Menguji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terhubung</w:t>
            </w:r>
            <w:proofErr w:type="spellEnd"/>
            <w:proofErr w:type="gram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atau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tidak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nya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suatu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</w:p>
          <w:p w14:paraId="3EF7A2DB" w14:textId="77777777" w:rsidR="00A9503A" w:rsidRPr="007074E3" w:rsidRDefault="00A9503A" w:rsidP="00ED312C">
            <w:pPr>
              <w:pStyle w:val="ListParagraph"/>
              <w:numPr>
                <w:ilvl w:val="0"/>
                <w:numId w:val="35"/>
              </w:numPr>
              <w:ind w:left="312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Memotong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kabel</w:t>
            </w:r>
            <w:proofErr w:type="spellEnd"/>
          </w:p>
          <w:p w14:paraId="3DB3D206" w14:textId="7F9EA219" w:rsidR="00A9503A" w:rsidRPr="007074E3" w:rsidRDefault="00A9503A" w:rsidP="00ED312C">
            <w:pPr>
              <w:pStyle w:val="ListParagraph"/>
              <w:numPr>
                <w:ilvl w:val="0"/>
                <w:numId w:val="35"/>
              </w:numPr>
              <w:ind w:left="312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Melakukan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penyambungan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kabel</w:t>
            </w:r>
            <w:proofErr w:type="spellEnd"/>
          </w:p>
          <w:p w14:paraId="147791CA" w14:textId="77777777" w:rsidR="00A9503A" w:rsidRPr="007074E3" w:rsidRDefault="00A9503A" w:rsidP="00ED312C">
            <w:pPr>
              <w:pStyle w:val="ListParagraph"/>
              <w:numPr>
                <w:ilvl w:val="0"/>
                <w:numId w:val="35"/>
              </w:numPr>
              <w:ind w:left="312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Melakukan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pemutusan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kabel</w:t>
            </w:r>
            <w:proofErr w:type="spellEnd"/>
          </w:p>
          <w:p w14:paraId="1777A3B9" w14:textId="61E97632" w:rsidR="00CD7A62" w:rsidRPr="007074E3" w:rsidRDefault="00A9503A" w:rsidP="00ED312C">
            <w:pPr>
              <w:pStyle w:val="ListParagraph"/>
              <w:numPr>
                <w:ilvl w:val="0"/>
                <w:numId w:val="35"/>
              </w:numPr>
              <w:ind w:left="312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Melakukan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konfigurasi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acces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point   </w:t>
            </w:r>
            <w:r w:rsidR="00EE5C00"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</w:p>
        </w:tc>
      </w:tr>
      <w:tr w:rsidR="007074E3" w:rsidRPr="007074E3" w14:paraId="1942818B" w14:textId="77777777" w:rsidTr="00A669CA">
        <w:tc>
          <w:tcPr>
            <w:tcW w:w="2405" w:type="dxa"/>
          </w:tcPr>
          <w:p w14:paraId="305741CB" w14:textId="368CF4BD" w:rsidR="00EE5C00" w:rsidRPr="007074E3" w:rsidRDefault="00EE5C00" w:rsidP="00EE5C00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Membuat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daftar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teknologi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dan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perangkat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saat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ini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(existing)</w:t>
            </w:r>
          </w:p>
          <w:p w14:paraId="5501EF4F" w14:textId="4B466646" w:rsidR="00DF7F89" w:rsidRPr="007074E3" w:rsidRDefault="00DF7F89" w:rsidP="00DF7F89">
            <w:pPr>
              <w:rPr>
                <w:rFonts w:ascii="Times New Roman" w:hAnsi="Times New Roman"/>
                <w:bCs/>
                <w:color w:val="000000" w:themeColor="text1"/>
                <w:szCs w:val="24"/>
                <w:lang w:val="id-ID"/>
              </w:rPr>
            </w:pPr>
          </w:p>
        </w:tc>
        <w:tc>
          <w:tcPr>
            <w:tcW w:w="6373" w:type="dxa"/>
          </w:tcPr>
          <w:p w14:paraId="33E5990E" w14:textId="77777777" w:rsidR="004B3B2D" w:rsidRPr="007074E3" w:rsidRDefault="004B3B2D" w:rsidP="004B3B2D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untuk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membagi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kecepatan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transfer </w:t>
            </w:r>
            <w:proofErr w:type="gram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data  pada</w:t>
            </w:r>
            <w:proofErr w:type="gram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baiknya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selain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hub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kita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dapat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menggunakan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….</w:t>
            </w:r>
          </w:p>
          <w:p w14:paraId="02EFAB50" w14:textId="77777777" w:rsidR="004B3B2D" w:rsidRPr="007074E3" w:rsidRDefault="004B3B2D" w:rsidP="00095230">
            <w:pPr>
              <w:pStyle w:val="ListParagraph"/>
              <w:numPr>
                <w:ilvl w:val="0"/>
                <w:numId w:val="18"/>
              </w:numPr>
              <w:ind w:left="32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LAN Tester</w:t>
            </w:r>
          </w:p>
          <w:p w14:paraId="72FBC36A" w14:textId="77777777" w:rsidR="004B3B2D" w:rsidRPr="007074E3" w:rsidRDefault="004B3B2D" w:rsidP="00095230">
            <w:pPr>
              <w:pStyle w:val="ListParagraph"/>
              <w:numPr>
                <w:ilvl w:val="0"/>
                <w:numId w:val="18"/>
              </w:numPr>
              <w:ind w:left="32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Conector</w:t>
            </w:r>
            <w:proofErr w:type="spellEnd"/>
          </w:p>
          <w:p w14:paraId="60B5D9CB" w14:textId="77777777" w:rsidR="004B3B2D" w:rsidRPr="007074E3" w:rsidRDefault="004B3B2D" w:rsidP="00095230">
            <w:pPr>
              <w:pStyle w:val="ListParagraph"/>
              <w:numPr>
                <w:ilvl w:val="0"/>
                <w:numId w:val="18"/>
              </w:numPr>
              <w:ind w:left="32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Switch</w:t>
            </w:r>
          </w:p>
          <w:p w14:paraId="025421C6" w14:textId="77777777" w:rsidR="004B3B2D" w:rsidRPr="007074E3" w:rsidRDefault="004B3B2D" w:rsidP="00095230">
            <w:pPr>
              <w:pStyle w:val="ListParagraph"/>
              <w:numPr>
                <w:ilvl w:val="0"/>
                <w:numId w:val="18"/>
              </w:numPr>
              <w:ind w:left="32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Spliter</w:t>
            </w:r>
            <w:proofErr w:type="spellEnd"/>
          </w:p>
          <w:p w14:paraId="46467D52" w14:textId="476D5877" w:rsidR="00F40635" w:rsidRPr="007074E3" w:rsidRDefault="004B3B2D" w:rsidP="009179DC">
            <w:pPr>
              <w:pStyle w:val="ListParagraph"/>
              <w:numPr>
                <w:ilvl w:val="0"/>
                <w:numId w:val="18"/>
              </w:numPr>
              <w:ind w:left="32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Operating system </w:t>
            </w:r>
          </w:p>
        </w:tc>
      </w:tr>
      <w:tr w:rsidR="007074E3" w:rsidRPr="007074E3" w14:paraId="5EEC64BC" w14:textId="77777777" w:rsidTr="00A669CA">
        <w:tc>
          <w:tcPr>
            <w:tcW w:w="2405" w:type="dxa"/>
          </w:tcPr>
          <w:p w14:paraId="2ABA4790" w14:textId="70A05596" w:rsidR="004B3B2D" w:rsidRPr="007074E3" w:rsidRDefault="004B3B2D" w:rsidP="004B3B2D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Membuat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daftar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teknologi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yang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dapat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memperbaiki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kinerja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</w:p>
          <w:p w14:paraId="2770614D" w14:textId="49DC48FD" w:rsidR="00DF7F89" w:rsidRPr="007074E3" w:rsidRDefault="00DF7F89" w:rsidP="00DF7F89">
            <w:pPr>
              <w:rPr>
                <w:rFonts w:ascii="Times New Roman" w:hAnsi="Times New Roman"/>
                <w:bCs/>
                <w:color w:val="000000" w:themeColor="text1"/>
                <w:szCs w:val="24"/>
                <w:lang w:val="id-ID"/>
              </w:rPr>
            </w:pPr>
          </w:p>
        </w:tc>
        <w:tc>
          <w:tcPr>
            <w:tcW w:w="6373" w:type="dxa"/>
          </w:tcPr>
          <w:p w14:paraId="2EDF882B" w14:textId="77777777" w:rsidR="004B3B2D" w:rsidRPr="007074E3" w:rsidRDefault="004B3B2D" w:rsidP="004B3B2D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Sebagai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pengganti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hub,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saat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ini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teknologi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menggunakan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switch yang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mempunyai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kecepatan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…</w:t>
            </w:r>
          </w:p>
          <w:p w14:paraId="5077B628" w14:textId="77777777" w:rsidR="004B3B2D" w:rsidRPr="007074E3" w:rsidRDefault="004B3B2D" w:rsidP="00F11E41">
            <w:pPr>
              <w:pStyle w:val="ListParagraph"/>
              <w:numPr>
                <w:ilvl w:val="0"/>
                <w:numId w:val="19"/>
              </w:numPr>
              <w:ind w:left="32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1/100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mbps</w:t>
            </w:r>
            <w:proofErr w:type="spellEnd"/>
          </w:p>
          <w:p w14:paraId="1B9402E3" w14:textId="77777777" w:rsidR="004B3B2D" w:rsidRPr="007074E3" w:rsidRDefault="004B3B2D" w:rsidP="00F11E41">
            <w:pPr>
              <w:pStyle w:val="ListParagraph"/>
              <w:numPr>
                <w:ilvl w:val="0"/>
                <w:numId w:val="19"/>
              </w:numPr>
              <w:ind w:left="32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10/100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mbps</w:t>
            </w:r>
            <w:proofErr w:type="spellEnd"/>
          </w:p>
          <w:p w14:paraId="183F7697" w14:textId="77777777" w:rsidR="004B3B2D" w:rsidRPr="007074E3" w:rsidRDefault="004B3B2D" w:rsidP="00F11E41">
            <w:pPr>
              <w:pStyle w:val="ListParagraph"/>
              <w:numPr>
                <w:ilvl w:val="0"/>
                <w:numId w:val="19"/>
              </w:numPr>
              <w:ind w:left="32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100/100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mbps</w:t>
            </w:r>
            <w:proofErr w:type="spellEnd"/>
          </w:p>
          <w:p w14:paraId="1D0483FF" w14:textId="77777777" w:rsidR="004B3B2D" w:rsidRPr="007074E3" w:rsidRDefault="004B3B2D" w:rsidP="00F11E41">
            <w:pPr>
              <w:pStyle w:val="ListParagraph"/>
              <w:numPr>
                <w:ilvl w:val="0"/>
                <w:numId w:val="19"/>
              </w:numPr>
              <w:ind w:left="32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100/1000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mbps</w:t>
            </w:r>
            <w:proofErr w:type="spellEnd"/>
          </w:p>
          <w:p w14:paraId="1D519C78" w14:textId="5148889B" w:rsidR="00DF7F89" w:rsidRPr="007074E3" w:rsidRDefault="004B3B2D" w:rsidP="00F11E41">
            <w:pPr>
              <w:pStyle w:val="ListParagraph"/>
              <w:numPr>
                <w:ilvl w:val="0"/>
                <w:numId w:val="19"/>
              </w:numPr>
              <w:ind w:left="32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100/1000 kbps</w:t>
            </w:r>
          </w:p>
        </w:tc>
      </w:tr>
      <w:tr w:rsidR="007074E3" w:rsidRPr="007074E3" w14:paraId="693B7D1B" w14:textId="77777777" w:rsidTr="00A669CA">
        <w:tc>
          <w:tcPr>
            <w:tcW w:w="2405" w:type="dxa"/>
          </w:tcPr>
          <w:p w14:paraId="2DE16287" w14:textId="423DD64B" w:rsidR="00631EF4" w:rsidRPr="007074E3" w:rsidRDefault="00631EF4" w:rsidP="00631EF4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Merencanakan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pengkabelan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horizontal </w:t>
            </w:r>
          </w:p>
        </w:tc>
        <w:tc>
          <w:tcPr>
            <w:tcW w:w="6373" w:type="dxa"/>
          </w:tcPr>
          <w:p w14:paraId="26857DA6" w14:textId="77777777" w:rsidR="00631EF4" w:rsidRPr="007074E3" w:rsidRDefault="00631EF4" w:rsidP="00631EF4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Tahapan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dalam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merencanakan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pengkabelan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gram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horizontal ,</w:t>
            </w:r>
            <w:proofErr w:type="gram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langkah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-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langkah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yang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tepat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adalah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….</w:t>
            </w:r>
          </w:p>
          <w:p w14:paraId="6A320698" w14:textId="77777777" w:rsidR="00631EF4" w:rsidRPr="007074E3" w:rsidRDefault="00631EF4" w:rsidP="007D2A53">
            <w:pPr>
              <w:pStyle w:val="ListParagraph"/>
              <w:numPr>
                <w:ilvl w:val="0"/>
                <w:numId w:val="36"/>
              </w:numPr>
              <w:ind w:left="454"/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lastRenderedPageBreak/>
              <w:t>Memasang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r w:rsidRPr="007074E3">
              <w:rPr>
                <w:rFonts w:ascii="Times New Roman" w:eastAsia="Calibri" w:hAnsi="Times New Roman"/>
                <w:bCs/>
                <w:i/>
                <w:color w:val="000000" w:themeColor="text1"/>
                <w:szCs w:val="24"/>
              </w:rPr>
              <w:t>wiring closet</w:t>
            </w:r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terlebih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dahulu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,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baru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memasangkan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kabel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dan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menutupnya</w:t>
            </w:r>
            <w:proofErr w:type="spellEnd"/>
          </w:p>
          <w:p w14:paraId="1C33E564" w14:textId="77777777" w:rsidR="00631EF4" w:rsidRPr="007074E3" w:rsidRDefault="00631EF4" w:rsidP="007D2A53">
            <w:pPr>
              <w:pStyle w:val="ListParagraph"/>
              <w:numPr>
                <w:ilvl w:val="0"/>
                <w:numId w:val="36"/>
              </w:numPr>
              <w:ind w:left="454"/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Memasang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kabel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dalam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r w:rsidRPr="007074E3">
              <w:rPr>
                <w:rFonts w:ascii="Times New Roman" w:eastAsia="Calibri" w:hAnsi="Times New Roman"/>
                <w:bCs/>
                <w:i/>
                <w:color w:val="000000" w:themeColor="text1"/>
                <w:szCs w:val="24"/>
              </w:rPr>
              <w:t>wiring closet</w:t>
            </w:r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terlebih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dahulu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lalu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memasang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r w:rsidRPr="007074E3">
              <w:rPr>
                <w:rFonts w:ascii="Times New Roman" w:eastAsia="Calibri" w:hAnsi="Times New Roman"/>
                <w:bCs/>
                <w:i/>
                <w:color w:val="000000" w:themeColor="text1"/>
                <w:szCs w:val="24"/>
              </w:rPr>
              <w:t>wiring closet</w:t>
            </w:r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</w:p>
          <w:p w14:paraId="0DF3DD96" w14:textId="77777777" w:rsidR="00631EF4" w:rsidRPr="007074E3" w:rsidRDefault="00631EF4" w:rsidP="007D2A53">
            <w:pPr>
              <w:pStyle w:val="ListParagraph"/>
              <w:numPr>
                <w:ilvl w:val="0"/>
                <w:numId w:val="36"/>
              </w:numPr>
              <w:ind w:left="454"/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Menutup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r w:rsidRPr="007074E3">
              <w:rPr>
                <w:rFonts w:ascii="Times New Roman" w:eastAsia="Calibri" w:hAnsi="Times New Roman"/>
                <w:bCs/>
                <w:i/>
                <w:color w:val="000000" w:themeColor="text1"/>
                <w:szCs w:val="24"/>
              </w:rPr>
              <w:t>wiring closet</w:t>
            </w:r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dan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memasangnya</w:t>
            </w:r>
            <w:proofErr w:type="spellEnd"/>
          </w:p>
          <w:p w14:paraId="5F887611" w14:textId="77777777" w:rsidR="00631EF4" w:rsidRPr="007074E3" w:rsidRDefault="00631EF4" w:rsidP="007D2A53">
            <w:pPr>
              <w:pStyle w:val="ListParagraph"/>
              <w:numPr>
                <w:ilvl w:val="0"/>
                <w:numId w:val="36"/>
              </w:numPr>
              <w:ind w:left="454"/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Membuka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r w:rsidRPr="007074E3">
              <w:rPr>
                <w:rFonts w:ascii="Times New Roman" w:eastAsia="Calibri" w:hAnsi="Times New Roman"/>
                <w:bCs/>
                <w:i/>
                <w:color w:val="000000" w:themeColor="text1"/>
                <w:szCs w:val="24"/>
              </w:rPr>
              <w:t>wiring closet</w:t>
            </w:r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dan </w:t>
            </w: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menutupnya</w:t>
            </w:r>
            <w:proofErr w:type="spellEnd"/>
          </w:p>
          <w:p w14:paraId="3A8DB3E7" w14:textId="3F26C369" w:rsidR="00631EF4" w:rsidRPr="007074E3" w:rsidRDefault="00631EF4" w:rsidP="007D2A53">
            <w:pPr>
              <w:pStyle w:val="ListParagraph"/>
              <w:numPr>
                <w:ilvl w:val="0"/>
                <w:numId w:val="36"/>
              </w:numPr>
              <w:ind w:left="454"/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>Memasang</w:t>
            </w:r>
            <w:proofErr w:type="spellEnd"/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</w:t>
            </w:r>
            <w:r w:rsidRPr="007074E3">
              <w:rPr>
                <w:rFonts w:ascii="Times New Roman" w:eastAsia="Calibri" w:hAnsi="Times New Roman"/>
                <w:bCs/>
                <w:i/>
                <w:color w:val="000000" w:themeColor="text1"/>
                <w:szCs w:val="24"/>
              </w:rPr>
              <w:t>wiring closet</w:t>
            </w:r>
            <w:r w:rsidRPr="007074E3">
              <w:rPr>
                <w:rFonts w:ascii="Times New Roman" w:eastAsia="Calibri" w:hAnsi="Times New Roman"/>
                <w:bCs/>
                <w:color w:val="000000" w:themeColor="text1"/>
                <w:szCs w:val="24"/>
              </w:rPr>
              <w:t xml:space="preserve"> pada computer server</w:t>
            </w:r>
          </w:p>
        </w:tc>
      </w:tr>
      <w:tr w:rsidR="007074E3" w:rsidRPr="007074E3" w14:paraId="0222CC23" w14:textId="77777777" w:rsidTr="00A669CA">
        <w:tc>
          <w:tcPr>
            <w:tcW w:w="2405" w:type="dxa"/>
          </w:tcPr>
          <w:p w14:paraId="44B88AB3" w14:textId="7511E966" w:rsidR="00095230" w:rsidRPr="007074E3" w:rsidRDefault="00F11E41" w:rsidP="00631EF4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lastRenderedPageBreak/>
              <w:t>Membuat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 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dokumentasi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pengkabelan</w:t>
            </w:r>
            <w:proofErr w:type="spellEnd"/>
          </w:p>
        </w:tc>
        <w:tc>
          <w:tcPr>
            <w:tcW w:w="6373" w:type="dxa"/>
          </w:tcPr>
          <w:p w14:paraId="71805EEF" w14:textId="77777777" w:rsidR="00F11E41" w:rsidRPr="007074E3" w:rsidRDefault="00F11E41" w:rsidP="00F11E41">
            <w:pPr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Urutakan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warna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standarisasi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Kabel Straight</w:t>
            </w:r>
          </w:p>
          <w:p w14:paraId="64C6F06E" w14:textId="77777777" w:rsidR="00F11E41" w:rsidRPr="007074E3" w:rsidRDefault="00F11E41" w:rsidP="00F11E41">
            <w:pPr>
              <w:pStyle w:val="ListParagraph"/>
              <w:numPr>
                <w:ilvl w:val="0"/>
                <w:numId w:val="20"/>
              </w:numPr>
              <w:ind w:left="385"/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Hijau – Hijau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Oren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Biru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Biru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Oren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Coklat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Coklat</w:t>
            </w:r>
            <w:proofErr w:type="spellEnd"/>
          </w:p>
          <w:p w14:paraId="3F02A4AC" w14:textId="77777777" w:rsidR="00F11E41" w:rsidRPr="007074E3" w:rsidRDefault="00F11E41" w:rsidP="00F11E41">
            <w:pPr>
              <w:pStyle w:val="ListParagraph"/>
              <w:numPr>
                <w:ilvl w:val="0"/>
                <w:numId w:val="20"/>
              </w:numPr>
              <w:ind w:left="385"/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Hijau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Biru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Coklat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Oren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Oren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Coklat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Biru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Hijau</w:t>
            </w:r>
          </w:p>
          <w:p w14:paraId="637425DC" w14:textId="77777777" w:rsidR="00F11E41" w:rsidRPr="007074E3" w:rsidRDefault="00F11E41" w:rsidP="00F11E41">
            <w:pPr>
              <w:pStyle w:val="ListParagraph"/>
              <w:numPr>
                <w:ilvl w:val="0"/>
                <w:numId w:val="20"/>
              </w:numPr>
              <w:ind w:left="385"/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Oren – Oren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Hijau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Biru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Biru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Hijau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Coklat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Coklat</w:t>
            </w:r>
            <w:proofErr w:type="spellEnd"/>
          </w:p>
          <w:p w14:paraId="79DD5EC8" w14:textId="77777777" w:rsidR="00F11E41" w:rsidRPr="007074E3" w:rsidRDefault="00F11E41" w:rsidP="00F11E41">
            <w:pPr>
              <w:pStyle w:val="ListParagraph"/>
              <w:numPr>
                <w:ilvl w:val="0"/>
                <w:numId w:val="20"/>
              </w:numPr>
              <w:ind w:left="385"/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Oren – Oren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Biru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Hijau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Hijau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Biru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Coklat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Coklat</w:t>
            </w:r>
            <w:proofErr w:type="spellEnd"/>
          </w:p>
          <w:p w14:paraId="76ADBC6E" w14:textId="41A40BC1" w:rsidR="00095230" w:rsidRPr="007074E3" w:rsidRDefault="00F11E41" w:rsidP="00631EF4">
            <w:pPr>
              <w:pStyle w:val="ListParagraph"/>
              <w:numPr>
                <w:ilvl w:val="0"/>
                <w:numId w:val="20"/>
              </w:numPr>
              <w:ind w:left="385"/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Hijau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Biru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Coklat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Hijau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Biru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– </w:t>
            </w:r>
            <w:proofErr w:type="spellStart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>Putih</w:t>
            </w:r>
            <w:proofErr w:type="spellEnd"/>
            <w:r w:rsidRPr="007074E3">
              <w:rPr>
                <w:rFonts w:ascii="Times New Roman" w:hAnsi="Times New Roman"/>
                <w:bCs/>
                <w:iCs/>
                <w:color w:val="000000" w:themeColor="text1"/>
                <w:szCs w:val="24"/>
              </w:rPr>
              <w:t xml:space="preserve"> Oren – Oren</w:t>
            </w:r>
          </w:p>
        </w:tc>
      </w:tr>
      <w:tr w:rsidR="007074E3" w:rsidRPr="007074E3" w14:paraId="46EE811C" w14:textId="77777777" w:rsidTr="00A669CA">
        <w:tc>
          <w:tcPr>
            <w:tcW w:w="2405" w:type="dxa"/>
          </w:tcPr>
          <w:p w14:paraId="2EA6A629" w14:textId="12C4738D" w:rsidR="00F11E41" w:rsidRPr="007074E3" w:rsidRDefault="00F11E41" w:rsidP="00F11E41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Mengumpulkan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informasi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mengenai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perangkat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yang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ada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di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pasaran</w:t>
            </w:r>
            <w:proofErr w:type="spellEnd"/>
          </w:p>
        </w:tc>
        <w:tc>
          <w:tcPr>
            <w:tcW w:w="6373" w:type="dxa"/>
          </w:tcPr>
          <w:p w14:paraId="2545BFF4" w14:textId="74D8F5B6" w:rsidR="00F11E41" w:rsidRPr="007074E3" w:rsidRDefault="00F11E41" w:rsidP="00F11E41">
            <w:pPr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Antena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alat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yang </w:t>
            </w: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digunakan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untuk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menambahkan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daya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pamncar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jenis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antena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ini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adalah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…</w:t>
            </w:r>
          </w:p>
          <w:p w14:paraId="7FE1C0BD" w14:textId="77777777" w:rsidR="00F11E41" w:rsidRPr="007074E3" w:rsidRDefault="00F11E41" w:rsidP="00F11E41">
            <w:pPr>
              <w:spacing w:after="160" w:line="259" w:lineRule="auto"/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bCs/>
                <w:noProof/>
                <w:color w:val="000000" w:themeColor="text1"/>
                <w:szCs w:val="24"/>
              </w:rPr>
              <w:drawing>
                <wp:inline distT="0" distB="0" distL="0" distR="0" wp14:anchorId="058042EF" wp14:editId="249488B8">
                  <wp:extent cx="1164401" cy="1175561"/>
                  <wp:effectExtent l="0" t="0" r="0" b="571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075" cy="1184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AC0F58" w14:textId="77777777" w:rsidR="00F11E41" w:rsidRPr="007074E3" w:rsidRDefault="00F11E41" w:rsidP="00F11E41">
            <w:pPr>
              <w:numPr>
                <w:ilvl w:val="1"/>
                <w:numId w:val="21"/>
              </w:numPr>
              <w:tabs>
                <w:tab w:val="left" w:pos="320"/>
              </w:tabs>
              <w:spacing w:after="160" w:line="259" w:lineRule="auto"/>
              <w:ind w:left="36" w:firstLine="0"/>
              <w:contextualSpacing/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Antena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Grid</w:t>
            </w:r>
          </w:p>
          <w:p w14:paraId="6DD56008" w14:textId="77777777" w:rsidR="00F11E41" w:rsidRPr="007074E3" w:rsidRDefault="00F11E41" w:rsidP="00F11E41">
            <w:pPr>
              <w:numPr>
                <w:ilvl w:val="1"/>
                <w:numId w:val="21"/>
              </w:numPr>
              <w:tabs>
                <w:tab w:val="left" w:pos="320"/>
              </w:tabs>
              <w:spacing w:after="160" w:line="259" w:lineRule="auto"/>
              <w:ind w:left="36" w:firstLine="0"/>
              <w:contextualSpacing/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Antena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Sectoral</w:t>
            </w:r>
          </w:p>
          <w:p w14:paraId="2DD21489" w14:textId="77777777" w:rsidR="00F11E41" w:rsidRPr="007074E3" w:rsidRDefault="00F11E41" w:rsidP="00F11E41">
            <w:pPr>
              <w:numPr>
                <w:ilvl w:val="1"/>
                <w:numId w:val="21"/>
              </w:numPr>
              <w:tabs>
                <w:tab w:val="left" w:pos="320"/>
              </w:tabs>
              <w:spacing w:after="160" w:line="259" w:lineRule="auto"/>
              <w:ind w:left="36" w:firstLine="0"/>
              <w:contextualSpacing/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Antena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Yagi</w:t>
            </w:r>
          </w:p>
          <w:p w14:paraId="6F6A8889" w14:textId="77777777" w:rsidR="00F11E41" w:rsidRPr="007074E3" w:rsidRDefault="00F11E41" w:rsidP="00F11E41">
            <w:pPr>
              <w:numPr>
                <w:ilvl w:val="1"/>
                <w:numId w:val="21"/>
              </w:numPr>
              <w:tabs>
                <w:tab w:val="left" w:pos="320"/>
              </w:tabs>
              <w:spacing w:after="160" w:line="259" w:lineRule="auto"/>
              <w:ind w:left="36" w:firstLine="0"/>
              <w:contextualSpacing/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Antena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8 quad</w:t>
            </w:r>
          </w:p>
          <w:p w14:paraId="4A4151DE" w14:textId="3551AF8C" w:rsidR="00F11E41" w:rsidRPr="007074E3" w:rsidRDefault="00F11E41" w:rsidP="00F11E41">
            <w:pPr>
              <w:numPr>
                <w:ilvl w:val="1"/>
                <w:numId w:val="21"/>
              </w:numPr>
              <w:tabs>
                <w:tab w:val="left" w:pos="320"/>
              </w:tabs>
              <w:spacing w:after="160" w:line="259" w:lineRule="auto"/>
              <w:ind w:left="36" w:firstLine="0"/>
              <w:contextualSpacing/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Antena</w:t>
            </w:r>
            <w:proofErr w:type="spellEnd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bCs/>
                <w:color w:val="000000" w:themeColor="text1"/>
                <w:szCs w:val="24"/>
              </w:rPr>
              <w:t>Ommi</w:t>
            </w:r>
            <w:proofErr w:type="spellEnd"/>
          </w:p>
        </w:tc>
      </w:tr>
      <w:tr w:rsidR="007074E3" w:rsidRPr="007074E3" w14:paraId="1A961CDF" w14:textId="77777777" w:rsidTr="00A669CA">
        <w:tc>
          <w:tcPr>
            <w:tcW w:w="2405" w:type="dxa"/>
          </w:tcPr>
          <w:p w14:paraId="18306DE8" w14:textId="6B977872" w:rsidR="00F11E41" w:rsidRPr="007074E3" w:rsidRDefault="00F11E41" w:rsidP="00F11E41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Menuliskan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spesifikasi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perangkat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untuk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keperluan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pengguna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6373" w:type="dxa"/>
          </w:tcPr>
          <w:p w14:paraId="4EBBC159" w14:textId="77777777" w:rsidR="00000B90" w:rsidRPr="007074E3" w:rsidRDefault="00000B90" w:rsidP="00000B90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Sebuah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perangkat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router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Wifi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bekerja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di </w:t>
            </w:r>
            <w:proofErr w:type="gram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7 layer</w:t>
            </w:r>
            <w:proofErr w:type="gram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OSI (</w:t>
            </w: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  <w:shd w:val="clear" w:color="auto" w:fill="FFFFFF"/>
              </w:rPr>
              <w:t xml:space="preserve">Open System Interconnection) pada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bagian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mana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bekerja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…</w:t>
            </w:r>
          </w:p>
          <w:p w14:paraId="13F54D53" w14:textId="77777777" w:rsidR="00000B90" w:rsidRPr="007074E3" w:rsidRDefault="00000B90" w:rsidP="00000B90">
            <w:pPr>
              <w:pStyle w:val="ListParagraph"/>
              <w:numPr>
                <w:ilvl w:val="0"/>
                <w:numId w:val="22"/>
              </w:numPr>
              <w:ind w:left="38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Physical</w:t>
            </w:r>
          </w:p>
          <w:p w14:paraId="44A42266" w14:textId="77777777" w:rsidR="00000B90" w:rsidRPr="007074E3" w:rsidRDefault="00000B90" w:rsidP="00000B90">
            <w:pPr>
              <w:pStyle w:val="ListParagraph"/>
              <w:numPr>
                <w:ilvl w:val="0"/>
                <w:numId w:val="22"/>
              </w:numPr>
              <w:ind w:left="38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Data Link </w:t>
            </w:r>
          </w:p>
          <w:p w14:paraId="67C87433" w14:textId="77777777" w:rsidR="00000B90" w:rsidRPr="007074E3" w:rsidRDefault="00000B90" w:rsidP="00000B90">
            <w:pPr>
              <w:pStyle w:val="ListParagraph"/>
              <w:numPr>
                <w:ilvl w:val="0"/>
                <w:numId w:val="22"/>
              </w:numPr>
              <w:ind w:left="38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Network </w:t>
            </w:r>
          </w:p>
          <w:p w14:paraId="5E1CAC5A" w14:textId="77777777" w:rsidR="00000B90" w:rsidRPr="007074E3" w:rsidRDefault="00000B90" w:rsidP="00000B90">
            <w:pPr>
              <w:pStyle w:val="ListParagraph"/>
              <w:numPr>
                <w:ilvl w:val="0"/>
                <w:numId w:val="22"/>
              </w:numPr>
              <w:ind w:left="38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Presentasi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</w:p>
          <w:p w14:paraId="14F51E3F" w14:textId="075B8C29" w:rsidR="00F11E41" w:rsidRPr="007074E3" w:rsidRDefault="00000B90" w:rsidP="00000B90">
            <w:pPr>
              <w:pStyle w:val="ListParagraph"/>
              <w:numPr>
                <w:ilvl w:val="0"/>
                <w:numId w:val="22"/>
              </w:numPr>
              <w:ind w:left="385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Aplikasi</w:t>
            </w:r>
            <w:proofErr w:type="spellEnd"/>
          </w:p>
        </w:tc>
      </w:tr>
      <w:tr w:rsidR="007074E3" w:rsidRPr="007074E3" w14:paraId="2CC346DE" w14:textId="77777777" w:rsidTr="00A669CA">
        <w:tc>
          <w:tcPr>
            <w:tcW w:w="2405" w:type="dxa"/>
          </w:tcPr>
          <w:p w14:paraId="287C7980" w14:textId="42191E36" w:rsidR="00000B90" w:rsidRPr="007074E3" w:rsidRDefault="00000B90" w:rsidP="00000B90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Menentukan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   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spesifikasi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perangkat</w:t>
            </w:r>
            <w:proofErr w:type="spellEnd"/>
          </w:p>
        </w:tc>
        <w:tc>
          <w:tcPr>
            <w:tcW w:w="6373" w:type="dxa"/>
          </w:tcPr>
          <w:p w14:paraId="7A4BE451" w14:textId="77777777" w:rsidR="00000B90" w:rsidRPr="007074E3" w:rsidRDefault="00000B90" w:rsidP="00000B90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Memori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berkapasitas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terbatas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,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berkecepatan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tinggi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. Chace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memori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ada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di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antara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memori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utama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dan register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pemroses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,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berfungsi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agar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pemroses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tidak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langsung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mengacu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memori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utama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agar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kinerja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dapat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ditingkatkan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disebut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…</w:t>
            </w:r>
          </w:p>
          <w:p w14:paraId="4C82FD2C" w14:textId="77777777" w:rsidR="00000B90" w:rsidRPr="007074E3" w:rsidRDefault="00000B90" w:rsidP="00000B90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A. Buffering </w:t>
            </w:r>
          </w:p>
          <w:p w14:paraId="583763AA" w14:textId="77777777" w:rsidR="00000B90" w:rsidRPr="007074E3" w:rsidRDefault="00000B90" w:rsidP="00000B90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B. </w:t>
            </w:r>
            <w:proofErr w:type="spellStart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Cahce</w:t>
            </w:r>
            <w:proofErr w:type="spellEnd"/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 Memory</w:t>
            </w:r>
          </w:p>
          <w:p w14:paraId="5FF75310" w14:textId="77777777" w:rsidR="00000B90" w:rsidRPr="007074E3" w:rsidRDefault="00000B90" w:rsidP="00000B90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C. Register Memory</w:t>
            </w:r>
          </w:p>
          <w:p w14:paraId="2E3A72A4" w14:textId="77777777" w:rsidR="00000B90" w:rsidRPr="007074E3" w:rsidRDefault="00000B90" w:rsidP="00000B90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t>D. Memory Utama</w:t>
            </w:r>
          </w:p>
          <w:p w14:paraId="4A4DFBD7" w14:textId="134CD1A7" w:rsidR="00000B90" w:rsidRPr="007074E3" w:rsidRDefault="00000B90" w:rsidP="00000B90">
            <w:pPr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bCs/>
                <w:color w:val="000000" w:themeColor="text1"/>
                <w:szCs w:val="24"/>
              </w:rPr>
              <w:lastRenderedPageBreak/>
              <w:t xml:space="preserve">E. Bus </w:t>
            </w:r>
          </w:p>
        </w:tc>
      </w:tr>
      <w:tr w:rsidR="007074E3" w:rsidRPr="007074E3" w14:paraId="1FDB72A8" w14:textId="77777777" w:rsidTr="00A669CA">
        <w:tc>
          <w:tcPr>
            <w:tcW w:w="2405" w:type="dxa"/>
          </w:tcPr>
          <w:p w14:paraId="24BD5059" w14:textId="04FCC532" w:rsidR="00981CAF" w:rsidRPr="007074E3" w:rsidRDefault="00981CAF" w:rsidP="00981CAF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Menentukan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kebutuhan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pengguna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secara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keseluruhan</w:t>
            </w:r>
            <w:proofErr w:type="spellEnd"/>
          </w:p>
        </w:tc>
        <w:tc>
          <w:tcPr>
            <w:tcW w:w="6373" w:type="dxa"/>
          </w:tcPr>
          <w:p w14:paraId="7368603C" w14:textId="77777777" w:rsidR="00981CAF" w:rsidRPr="007074E3" w:rsidRDefault="00981CAF" w:rsidP="00981CAF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Pada data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teknis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perangkat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komputer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terkoneksi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internet ,</w:t>
            </w:r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minimal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harus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memiliki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…:</w:t>
            </w:r>
          </w:p>
          <w:p w14:paraId="0640C919" w14:textId="77777777" w:rsidR="00981CAF" w:rsidRPr="007074E3" w:rsidRDefault="00981CAF" w:rsidP="00981CAF">
            <w:pPr>
              <w:pStyle w:val="ListParagraph"/>
              <w:numPr>
                <w:ilvl w:val="0"/>
                <w:numId w:val="25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CPU, Motherboard, Processor,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RAM ,</w:t>
            </w:r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Harddisk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, Keyboard, Mouse Modem dan VGA .</w:t>
            </w:r>
          </w:p>
          <w:p w14:paraId="7E6F7BC0" w14:textId="77777777" w:rsidR="00981CAF" w:rsidRPr="007074E3" w:rsidRDefault="00981CAF" w:rsidP="00981CAF">
            <w:pPr>
              <w:pStyle w:val="ListParagraph"/>
              <w:numPr>
                <w:ilvl w:val="0"/>
                <w:numId w:val="25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CPU, Motherboard, Processor,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RAM ,</w:t>
            </w:r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Harddisk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, Keyboard, Mouse, printer, smart TV dan VGA</w:t>
            </w:r>
          </w:p>
          <w:p w14:paraId="15EB7362" w14:textId="77777777" w:rsidR="00981CAF" w:rsidRPr="007074E3" w:rsidRDefault="00981CAF" w:rsidP="00981CAF">
            <w:pPr>
              <w:pStyle w:val="ListParagraph"/>
              <w:numPr>
                <w:ilvl w:val="0"/>
                <w:numId w:val="25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CPU, Motherboard, Processor,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RAM ,</w:t>
            </w:r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Harddisk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, Keyboard, Mouse,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joice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stick dan VGA</w:t>
            </w:r>
          </w:p>
          <w:p w14:paraId="04B6292F" w14:textId="77777777" w:rsidR="00981CAF" w:rsidRPr="007074E3" w:rsidRDefault="00981CAF" w:rsidP="00981CAF">
            <w:pPr>
              <w:pStyle w:val="ListParagraph"/>
              <w:numPr>
                <w:ilvl w:val="0"/>
                <w:numId w:val="25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CPU, Motherboard, Processor,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RAM ,</w:t>
            </w:r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Harddisk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, Keyboard, Mouse,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joice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stick , speaker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aktive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dan VGA</w:t>
            </w:r>
          </w:p>
          <w:p w14:paraId="0DC0286C" w14:textId="3864A451" w:rsidR="00981CAF" w:rsidRPr="007074E3" w:rsidRDefault="00981CAF" w:rsidP="00981CAF">
            <w:pPr>
              <w:pStyle w:val="ListParagraph"/>
              <w:numPr>
                <w:ilvl w:val="0"/>
                <w:numId w:val="25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CPU,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Motherboard,  RAM</w:t>
            </w:r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,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Harddisk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, Keyboard, Mouse dan VGA .</w:t>
            </w:r>
          </w:p>
        </w:tc>
      </w:tr>
      <w:tr w:rsidR="007074E3" w:rsidRPr="007074E3" w14:paraId="41CC7FEB" w14:textId="77777777" w:rsidTr="00A669CA">
        <w:tc>
          <w:tcPr>
            <w:tcW w:w="2405" w:type="dxa"/>
          </w:tcPr>
          <w:p w14:paraId="52CF979B" w14:textId="08B0AC22" w:rsidR="00981CAF" w:rsidRPr="007074E3" w:rsidRDefault="00981CAF" w:rsidP="00981CAF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Membuat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spesifikasi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topologi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jaringan</w:t>
            </w:r>
            <w:proofErr w:type="spellEnd"/>
          </w:p>
        </w:tc>
        <w:tc>
          <w:tcPr>
            <w:tcW w:w="6373" w:type="dxa"/>
          </w:tcPr>
          <w:p w14:paraId="11BB39F2" w14:textId="77777777" w:rsidR="00981CAF" w:rsidRPr="007074E3" w:rsidRDefault="00981CAF" w:rsidP="00981CAF">
            <w:pPr>
              <w:rPr>
                <w:rFonts w:ascii="Times New Roman" w:hAnsi="Times New Roman"/>
                <w:iCs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>Topologi</w:t>
            </w:r>
            <w:proofErr w:type="spellEnd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>antara</w:t>
            </w:r>
            <w:proofErr w:type="spellEnd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 xml:space="preserve"> di </w:t>
            </w:r>
            <w:proofErr w:type="spellStart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>laboratorium</w:t>
            </w:r>
            <w:proofErr w:type="spellEnd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>sekolah</w:t>
            </w:r>
            <w:proofErr w:type="spellEnd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>adalah</w:t>
            </w:r>
            <w:proofErr w:type="spellEnd"/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 xml:space="preserve">… </w:t>
            </w:r>
          </w:p>
          <w:p w14:paraId="56AABFDF" w14:textId="77777777" w:rsidR="00981CAF" w:rsidRPr="007074E3" w:rsidRDefault="00981CAF" w:rsidP="00981CAF">
            <w:pPr>
              <w:rPr>
                <w:rFonts w:ascii="Times New Roman" w:hAnsi="Times New Roman"/>
                <w:i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noProof/>
                <w:color w:val="000000" w:themeColor="text1"/>
                <w:szCs w:val="24"/>
              </w:rPr>
              <w:drawing>
                <wp:inline distT="0" distB="0" distL="0" distR="0" wp14:anchorId="012BE023" wp14:editId="0B425F15">
                  <wp:extent cx="1435395" cy="1127546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2918" cy="1133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8FA85F" w14:textId="77777777" w:rsidR="00981CAF" w:rsidRPr="007074E3" w:rsidRDefault="00981CAF" w:rsidP="00981CAF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i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>BUS</w:t>
            </w:r>
          </w:p>
          <w:p w14:paraId="753B46F5" w14:textId="77777777" w:rsidR="00981CAF" w:rsidRPr="007074E3" w:rsidRDefault="00981CAF" w:rsidP="00981CAF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i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>MESH</w:t>
            </w:r>
          </w:p>
          <w:p w14:paraId="7E1E2E58" w14:textId="77777777" w:rsidR="00981CAF" w:rsidRPr="007074E3" w:rsidRDefault="00981CAF" w:rsidP="00981CAF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i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>RING</w:t>
            </w:r>
          </w:p>
          <w:p w14:paraId="17A7BB9F" w14:textId="77777777" w:rsidR="00981CAF" w:rsidRPr="007074E3" w:rsidRDefault="00981CAF" w:rsidP="00981CAF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iCs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>STAR</w:t>
            </w:r>
          </w:p>
          <w:p w14:paraId="00F7E9AF" w14:textId="6E381F9F" w:rsidR="00981CAF" w:rsidRPr="007074E3" w:rsidRDefault="00981CAF" w:rsidP="00981CAF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iCs/>
                <w:color w:val="000000" w:themeColor="text1"/>
                <w:szCs w:val="24"/>
              </w:rPr>
              <w:t>INTERNET</w:t>
            </w:r>
          </w:p>
        </w:tc>
      </w:tr>
      <w:tr w:rsidR="007074E3" w:rsidRPr="007074E3" w14:paraId="1CC7722C" w14:textId="77777777" w:rsidTr="00A669CA">
        <w:tc>
          <w:tcPr>
            <w:tcW w:w="2405" w:type="dxa"/>
          </w:tcPr>
          <w:p w14:paraId="519138FF" w14:textId="3048E94C" w:rsidR="00981CAF" w:rsidRPr="007074E3" w:rsidRDefault="00981CAF" w:rsidP="00981CAF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Mendokumentasikan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pengalamatan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6373" w:type="dxa"/>
          </w:tcPr>
          <w:p w14:paraId="5D6DC34D" w14:textId="4A231330" w:rsidR="00981CAF" w:rsidRPr="007074E3" w:rsidRDefault="00981CAF" w:rsidP="00981CAF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color w:val="000000" w:themeColor="text1"/>
                <w:szCs w:val="24"/>
                <w:shd w:val="clear" w:color="auto" w:fill="FFFFFF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Alamat IP 192.150.3.1/24 </w:t>
            </w: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  <w:shd w:val="clear" w:color="auto" w:fill="FFFFFF"/>
              </w:rPr>
              <w:t xml:space="preserve">Subnet Mask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  <w:shd w:val="clear" w:color="auto" w:fill="FFFFFF"/>
              </w:rPr>
              <w:t>dengan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  <w:shd w:val="clear" w:color="auto" w:fill="FFFFFF"/>
              </w:rPr>
              <w:t xml:space="preserve"> </w:t>
            </w:r>
            <w:proofErr w:type="gram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  <w:shd w:val="clear" w:color="auto" w:fill="FFFFFF"/>
              </w:rPr>
              <w:t xml:space="preserve">255.255.255.248 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  <w:shd w:val="clear" w:color="auto" w:fill="FFFFFF"/>
              </w:rPr>
              <w:t>termasuk</w:t>
            </w:r>
            <w:proofErr w:type="spellEnd"/>
            <w:proofErr w:type="gram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  <w:shd w:val="clear" w:color="auto" w:fill="FFFFFF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  <w:shd w:val="clear" w:color="auto" w:fill="FFFFFF"/>
              </w:rPr>
              <w:t>dalam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  <w:shd w:val="clear" w:color="auto" w:fill="FFFFFF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  <w:shd w:val="clear" w:color="auto" w:fill="FFFFFF"/>
              </w:rPr>
              <w:t>kelas</w:t>
            </w:r>
            <w:proofErr w:type="spellEnd"/>
          </w:p>
          <w:p w14:paraId="56EA599B" w14:textId="77777777" w:rsidR="00981CAF" w:rsidRPr="007074E3" w:rsidRDefault="00981CAF" w:rsidP="00981CAF">
            <w:pPr>
              <w:numPr>
                <w:ilvl w:val="4"/>
                <w:numId w:val="17"/>
              </w:numPr>
              <w:spacing w:after="160" w:line="259" w:lineRule="auto"/>
              <w:ind w:left="383"/>
              <w:contextualSpacing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A</w:t>
            </w:r>
          </w:p>
          <w:p w14:paraId="777C7A14" w14:textId="77777777" w:rsidR="00981CAF" w:rsidRPr="007074E3" w:rsidRDefault="00981CAF" w:rsidP="00981CAF">
            <w:pPr>
              <w:numPr>
                <w:ilvl w:val="4"/>
                <w:numId w:val="17"/>
              </w:numPr>
              <w:spacing w:after="160" w:line="259" w:lineRule="auto"/>
              <w:ind w:left="383"/>
              <w:contextualSpacing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B</w:t>
            </w:r>
          </w:p>
          <w:p w14:paraId="7D644B3F" w14:textId="77777777" w:rsidR="00981CAF" w:rsidRPr="007074E3" w:rsidRDefault="00981CAF" w:rsidP="00981CAF">
            <w:pPr>
              <w:numPr>
                <w:ilvl w:val="4"/>
                <w:numId w:val="17"/>
              </w:numPr>
              <w:spacing w:after="160" w:line="259" w:lineRule="auto"/>
              <w:ind w:left="383"/>
              <w:contextualSpacing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C</w:t>
            </w:r>
          </w:p>
          <w:p w14:paraId="4DE1CFAA" w14:textId="77777777" w:rsidR="00981CAF" w:rsidRPr="007074E3" w:rsidRDefault="00981CAF" w:rsidP="00981CAF">
            <w:pPr>
              <w:numPr>
                <w:ilvl w:val="4"/>
                <w:numId w:val="17"/>
              </w:numPr>
              <w:spacing w:after="160" w:line="259" w:lineRule="auto"/>
              <w:ind w:left="383"/>
              <w:contextualSpacing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D</w:t>
            </w:r>
          </w:p>
          <w:p w14:paraId="4B447849" w14:textId="6AE882D9" w:rsidR="00981CAF" w:rsidRPr="007074E3" w:rsidRDefault="00981CAF" w:rsidP="00981CAF">
            <w:pPr>
              <w:numPr>
                <w:ilvl w:val="4"/>
                <w:numId w:val="17"/>
              </w:numPr>
              <w:spacing w:after="160" w:line="259" w:lineRule="auto"/>
              <w:ind w:left="383"/>
              <w:contextualSpacing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E</w:t>
            </w:r>
          </w:p>
        </w:tc>
      </w:tr>
      <w:tr w:rsidR="007074E3" w:rsidRPr="007074E3" w14:paraId="50FEB96F" w14:textId="77777777" w:rsidTr="00A669CA">
        <w:tc>
          <w:tcPr>
            <w:tcW w:w="2405" w:type="dxa"/>
          </w:tcPr>
          <w:p w14:paraId="44A4222E" w14:textId="380CB5C5" w:rsidR="00981CAF" w:rsidRPr="007074E3" w:rsidRDefault="00981CAF" w:rsidP="00981CAF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Menentukan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spesifikasi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switch</w:t>
            </w:r>
          </w:p>
        </w:tc>
        <w:tc>
          <w:tcPr>
            <w:tcW w:w="6373" w:type="dxa"/>
          </w:tcPr>
          <w:p w14:paraId="29BC4277" w14:textId="77777777" w:rsidR="00981CAF" w:rsidRPr="007074E3" w:rsidRDefault="00981CAF" w:rsidP="00981CAF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Pada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sepesifikasi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Switch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terdapat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tulisan 10/100 Mbps </w:t>
            </w:r>
            <w:proofErr w:type="spellStart"/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ar</w:t>
            </w:r>
            <w:r w:rsidR="00190AB0" w:rsidRPr="007074E3">
              <w:rPr>
                <w:rFonts w:ascii="Times New Roman" w:hAnsi="Times New Roman"/>
                <w:color w:val="000000" w:themeColor="text1"/>
                <w:szCs w:val="24"/>
              </w:rPr>
              <w:t>tinya</w:t>
            </w:r>
            <w:proofErr w:type="spellEnd"/>
            <w:r w:rsidR="00190AB0"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:</w:t>
            </w:r>
            <w:proofErr w:type="gramEnd"/>
          </w:p>
          <w:p w14:paraId="14FC60C4" w14:textId="77777777" w:rsidR="00190AB0" w:rsidRPr="007074E3" w:rsidRDefault="00190AB0" w:rsidP="00190AB0">
            <w:pPr>
              <w:pStyle w:val="ListParagraph"/>
              <w:numPr>
                <w:ilvl w:val="4"/>
                <w:numId w:val="2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Pada client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perangkat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10 Mbps di switch 100 Mbps </w:t>
            </w:r>
          </w:p>
          <w:p w14:paraId="6716BFCB" w14:textId="6E8B8EE8" w:rsidR="00190AB0" w:rsidRPr="007074E3" w:rsidRDefault="00190AB0" w:rsidP="00190AB0">
            <w:pPr>
              <w:pStyle w:val="ListParagraph"/>
              <w:numPr>
                <w:ilvl w:val="4"/>
                <w:numId w:val="2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Pada Client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perangkat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100 Mbps di switch 10 Mbps</w:t>
            </w:r>
          </w:p>
          <w:p w14:paraId="0F677F13" w14:textId="043523E2" w:rsidR="00190AB0" w:rsidRPr="007074E3" w:rsidRDefault="00190AB0" w:rsidP="00190AB0">
            <w:pPr>
              <w:pStyle w:val="ListParagraph"/>
              <w:numPr>
                <w:ilvl w:val="4"/>
                <w:numId w:val="2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Pada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client 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perangkat</w:t>
            </w:r>
            <w:proofErr w:type="spellEnd"/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1Gbps di Switch 100 Mbps</w:t>
            </w:r>
          </w:p>
          <w:p w14:paraId="05AE4B81" w14:textId="4F7899AC" w:rsidR="00190AB0" w:rsidRPr="007074E3" w:rsidRDefault="00190AB0" w:rsidP="00190AB0">
            <w:pPr>
              <w:pStyle w:val="ListParagraph"/>
              <w:numPr>
                <w:ilvl w:val="4"/>
                <w:numId w:val="2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Pada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client 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perangkat</w:t>
            </w:r>
            <w:proofErr w:type="spellEnd"/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100 Mbps di Switch 1 Gbps</w:t>
            </w:r>
          </w:p>
          <w:p w14:paraId="67C022AA" w14:textId="31A18AFA" w:rsidR="00190AB0" w:rsidRPr="007074E3" w:rsidRDefault="00190AB0" w:rsidP="007074E3">
            <w:pPr>
              <w:pStyle w:val="ListParagraph"/>
              <w:numPr>
                <w:ilvl w:val="4"/>
                <w:numId w:val="2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Pada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client 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perangkat</w:t>
            </w:r>
            <w:proofErr w:type="spellEnd"/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100 Mbps di Switch 100 Mbps</w:t>
            </w:r>
          </w:p>
        </w:tc>
      </w:tr>
      <w:tr w:rsidR="007074E3" w:rsidRPr="007074E3" w14:paraId="66BA52DD" w14:textId="77777777" w:rsidTr="00A669CA">
        <w:tc>
          <w:tcPr>
            <w:tcW w:w="2405" w:type="dxa"/>
          </w:tcPr>
          <w:p w14:paraId="2CFAA7A1" w14:textId="6500D2BF" w:rsidR="00190AB0" w:rsidRPr="007074E3" w:rsidRDefault="00190AB0" w:rsidP="00190AB0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Memilih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switch yang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tepat</w:t>
            </w:r>
            <w:proofErr w:type="spellEnd"/>
          </w:p>
        </w:tc>
        <w:tc>
          <w:tcPr>
            <w:tcW w:w="6373" w:type="dxa"/>
          </w:tcPr>
          <w:p w14:paraId="3571B5FC" w14:textId="77777777" w:rsidR="00190AB0" w:rsidRPr="007074E3" w:rsidRDefault="00190AB0" w:rsidP="00190AB0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Ketika lab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sekolah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anda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membutuhkan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16 Unit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Komputer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dan 1 Server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dengan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topologi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star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maka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yang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akan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dibutuhkan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minimal  :</w:t>
            </w:r>
            <w:proofErr w:type="gramEnd"/>
          </w:p>
          <w:p w14:paraId="665F4489" w14:textId="77777777" w:rsidR="00190AB0" w:rsidRPr="007074E3" w:rsidRDefault="00190AB0" w:rsidP="00190AB0">
            <w:pPr>
              <w:pStyle w:val="ListParagraph"/>
              <w:numPr>
                <w:ilvl w:val="0"/>
                <w:numId w:val="26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2 unit</w:t>
            </w:r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Swirch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8 port dan Cable UTP Cat 5E</w:t>
            </w:r>
          </w:p>
          <w:p w14:paraId="6FD51A40" w14:textId="77777777" w:rsidR="00190AB0" w:rsidRPr="007074E3" w:rsidRDefault="00190AB0" w:rsidP="00190AB0">
            <w:pPr>
              <w:pStyle w:val="ListParagraph"/>
              <w:numPr>
                <w:ilvl w:val="0"/>
                <w:numId w:val="26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2 Unit Switch 16 port dan Cable STP Cat 6</w:t>
            </w:r>
          </w:p>
          <w:p w14:paraId="5D5D0B53" w14:textId="77777777" w:rsidR="00190AB0" w:rsidRPr="007074E3" w:rsidRDefault="00190AB0" w:rsidP="00190AB0">
            <w:pPr>
              <w:pStyle w:val="ListParagraph"/>
              <w:numPr>
                <w:ilvl w:val="0"/>
                <w:numId w:val="26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1 Unit Switch 16 Port dan Cable UTP Cat 5e</w:t>
            </w:r>
          </w:p>
          <w:p w14:paraId="7A8DBE18" w14:textId="77777777" w:rsidR="00190AB0" w:rsidRPr="007074E3" w:rsidRDefault="00190AB0" w:rsidP="00190AB0">
            <w:pPr>
              <w:pStyle w:val="ListParagraph"/>
              <w:numPr>
                <w:ilvl w:val="0"/>
                <w:numId w:val="26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1 Unit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Switch  24</w:t>
            </w:r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Port dan Cable UTP Cat 5e</w:t>
            </w:r>
          </w:p>
          <w:p w14:paraId="26FD83E9" w14:textId="4A13F43E" w:rsidR="00190AB0" w:rsidRPr="007074E3" w:rsidRDefault="00190AB0" w:rsidP="00190AB0">
            <w:pPr>
              <w:pStyle w:val="ListParagraph"/>
              <w:numPr>
                <w:ilvl w:val="0"/>
                <w:numId w:val="26"/>
              </w:numPr>
              <w:ind w:left="32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1 Unit switch 48 port dan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cabel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STP Cat 6</w:t>
            </w:r>
          </w:p>
        </w:tc>
      </w:tr>
      <w:tr w:rsidR="007074E3" w:rsidRPr="007074E3" w14:paraId="7769A88F" w14:textId="77777777" w:rsidTr="00A669CA">
        <w:tc>
          <w:tcPr>
            <w:tcW w:w="2405" w:type="dxa"/>
          </w:tcPr>
          <w:p w14:paraId="2B35DDB5" w14:textId="787F6362" w:rsidR="00190AB0" w:rsidRPr="007074E3" w:rsidRDefault="008F5964" w:rsidP="00190AB0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Menetapkan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persyaratan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perangkat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dari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pengguna</w:t>
            </w:r>
            <w:proofErr w:type="spellEnd"/>
          </w:p>
        </w:tc>
        <w:tc>
          <w:tcPr>
            <w:tcW w:w="6373" w:type="dxa"/>
          </w:tcPr>
          <w:p w14:paraId="095D4B43" w14:textId="77777777" w:rsidR="008F5964" w:rsidRPr="007074E3" w:rsidRDefault="008F5964" w:rsidP="008F5964">
            <w:pPr>
              <w:shd w:val="clear" w:color="auto" w:fill="FFFFFF"/>
              <w:textAlignment w:val="baseline"/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>Perangkat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>wirless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 xml:space="preserve"> router type N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>memiliki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 xml:space="preserve"> Data rate </w:t>
            </w:r>
            <w:proofErr w:type="spellStart"/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>sebesar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 xml:space="preserve"> :</w:t>
            </w:r>
            <w:proofErr w:type="gramEnd"/>
          </w:p>
          <w:p w14:paraId="5B1D0DAC" w14:textId="77777777" w:rsidR="008F5964" w:rsidRPr="007074E3" w:rsidRDefault="008F5964" w:rsidP="008F5964">
            <w:pPr>
              <w:pStyle w:val="ListParagraph"/>
              <w:numPr>
                <w:ilvl w:val="0"/>
                <w:numId w:val="28"/>
              </w:numPr>
              <w:shd w:val="clear" w:color="auto" w:fill="FFFFFF"/>
              <w:ind w:left="325"/>
              <w:textAlignment w:val="baseline"/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 xml:space="preserve">11 Mbps </w:t>
            </w:r>
          </w:p>
          <w:p w14:paraId="04A27281" w14:textId="77777777" w:rsidR="008F5964" w:rsidRPr="007074E3" w:rsidRDefault="008F5964" w:rsidP="008F5964">
            <w:pPr>
              <w:pStyle w:val="ListParagraph"/>
              <w:numPr>
                <w:ilvl w:val="0"/>
                <w:numId w:val="28"/>
              </w:numPr>
              <w:shd w:val="clear" w:color="auto" w:fill="FFFFFF"/>
              <w:ind w:left="325"/>
              <w:textAlignment w:val="baseline"/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 xml:space="preserve">54 Mbps </w:t>
            </w:r>
          </w:p>
          <w:p w14:paraId="670F6B5E" w14:textId="77777777" w:rsidR="008F5964" w:rsidRPr="007074E3" w:rsidRDefault="008F5964" w:rsidP="008F5964">
            <w:pPr>
              <w:pStyle w:val="ListParagraph"/>
              <w:numPr>
                <w:ilvl w:val="0"/>
                <w:numId w:val="28"/>
              </w:numPr>
              <w:shd w:val="clear" w:color="auto" w:fill="FFFFFF"/>
              <w:ind w:left="325"/>
              <w:textAlignment w:val="baseline"/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>11-54 Mbps</w:t>
            </w:r>
          </w:p>
          <w:p w14:paraId="5596F14E" w14:textId="77777777" w:rsidR="008F5964" w:rsidRPr="007074E3" w:rsidRDefault="008F5964" w:rsidP="008F5964">
            <w:pPr>
              <w:pStyle w:val="ListParagraph"/>
              <w:numPr>
                <w:ilvl w:val="0"/>
                <w:numId w:val="28"/>
              </w:numPr>
              <w:shd w:val="clear" w:color="auto" w:fill="FFFFFF"/>
              <w:ind w:left="325"/>
              <w:textAlignment w:val="baseline"/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>100 – 300 Mbps</w:t>
            </w:r>
          </w:p>
          <w:p w14:paraId="4C87237F" w14:textId="5F8060F7" w:rsidR="00190AB0" w:rsidRPr="007074E3" w:rsidRDefault="008F5964" w:rsidP="00190AB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ind w:left="325"/>
              <w:textAlignment w:val="baseline"/>
              <w:rPr>
                <w:rFonts w:ascii="Times New Roman" w:hAnsi="Times New Roman"/>
                <w:iCs/>
                <w:noProof/>
                <w:color w:val="000000" w:themeColor="text1"/>
                <w:szCs w:val="24"/>
                <w:lang w:eastAsia="id-ID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 w:eastAsia="en-ID"/>
              </w:rPr>
              <w:t>10 Mbps</w:t>
            </w:r>
            <w:r w:rsidRPr="007074E3">
              <w:rPr>
                <w:rFonts w:ascii="Times New Roman" w:hAnsi="Times New Roman"/>
                <w:iCs/>
                <w:noProof/>
                <w:color w:val="000000" w:themeColor="text1"/>
                <w:szCs w:val="24"/>
                <w:lang w:eastAsia="id-ID"/>
              </w:rPr>
              <w:t xml:space="preserve">  </w:t>
            </w:r>
          </w:p>
        </w:tc>
      </w:tr>
      <w:tr w:rsidR="007074E3" w:rsidRPr="007074E3" w14:paraId="44112965" w14:textId="77777777" w:rsidTr="00A669CA">
        <w:tc>
          <w:tcPr>
            <w:tcW w:w="2405" w:type="dxa"/>
          </w:tcPr>
          <w:p w14:paraId="0123D62B" w14:textId="77777777" w:rsidR="008F5964" w:rsidRPr="007074E3" w:rsidRDefault="008F5964" w:rsidP="008F5964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Mendokumentasikan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konfigurasi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routing</w:t>
            </w:r>
          </w:p>
          <w:p w14:paraId="26D57267" w14:textId="77777777" w:rsidR="008F5964" w:rsidRPr="007074E3" w:rsidRDefault="008F5964" w:rsidP="008F5964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6373" w:type="dxa"/>
          </w:tcPr>
          <w:p w14:paraId="56E95392" w14:textId="77777777" w:rsidR="008F5964" w:rsidRPr="007074E3" w:rsidRDefault="008F5964" w:rsidP="008F5964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Konfigurasi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routing yang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dibangun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dalam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network yang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hanya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mempunyai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beberapa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gateway dan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umumnya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tidak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lebih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dari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2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atau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3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yaitu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…</w:t>
            </w:r>
          </w:p>
          <w:p w14:paraId="5037E819" w14:textId="77777777" w:rsidR="008F5964" w:rsidRPr="007074E3" w:rsidRDefault="008F5964" w:rsidP="008F5964">
            <w:pPr>
              <w:pStyle w:val="ListParagraph"/>
              <w:numPr>
                <w:ilvl w:val="1"/>
                <w:numId w:val="29"/>
              </w:numPr>
              <w:ind w:left="373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Dynamic routing </w:t>
            </w:r>
          </w:p>
          <w:p w14:paraId="0BCFDBAE" w14:textId="77777777" w:rsidR="008F5964" w:rsidRPr="007074E3" w:rsidRDefault="008F5964" w:rsidP="008F5964">
            <w:pPr>
              <w:pStyle w:val="ListParagraph"/>
              <w:numPr>
                <w:ilvl w:val="1"/>
                <w:numId w:val="29"/>
              </w:numPr>
              <w:ind w:left="373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Minimal routing </w:t>
            </w:r>
          </w:p>
          <w:p w14:paraId="402B5876" w14:textId="77777777" w:rsidR="008F5964" w:rsidRPr="007074E3" w:rsidRDefault="008F5964" w:rsidP="008F5964">
            <w:pPr>
              <w:pStyle w:val="ListParagraph"/>
              <w:numPr>
                <w:ilvl w:val="1"/>
                <w:numId w:val="29"/>
              </w:numPr>
              <w:ind w:left="373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Static routing </w:t>
            </w:r>
          </w:p>
          <w:p w14:paraId="14CAA547" w14:textId="77777777" w:rsidR="00CE31E2" w:rsidRPr="007074E3" w:rsidRDefault="008F5964" w:rsidP="00CE31E2">
            <w:pPr>
              <w:pStyle w:val="ListParagraph"/>
              <w:numPr>
                <w:ilvl w:val="1"/>
                <w:numId w:val="29"/>
              </w:numPr>
              <w:ind w:left="373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Load Balancing  </w:t>
            </w:r>
          </w:p>
          <w:p w14:paraId="65929954" w14:textId="64AE7BA7" w:rsidR="008F5964" w:rsidRPr="007074E3" w:rsidRDefault="008F5964" w:rsidP="00CE31E2">
            <w:pPr>
              <w:pStyle w:val="ListParagraph"/>
              <w:numPr>
                <w:ilvl w:val="1"/>
                <w:numId w:val="29"/>
              </w:numPr>
              <w:ind w:left="373"/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Trafic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routing </w:t>
            </w:r>
          </w:p>
        </w:tc>
      </w:tr>
      <w:tr w:rsidR="007074E3" w:rsidRPr="007074E3" w14:paraId="280A7440" w14:textId="77777777" w:rsidTr="00A669CA">
        <w:tc>
          <w:tcPr>
            <w:tcW w:w="2405" w:type="dxa"/>
          </w:tcPr>
          <w:p w14:paraId="57151FE8" w14:textId="708FA82B" w:rsidR="008F5964" w:rsidRPr="007074E3" w:rsidRDefault="005B41D1" w:rsidP="008F5964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Mengembangkan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Service Level Agreement (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Perjanjian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Tingkat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Layanan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)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atau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SLA</w:t>
            </w:r>
          </w:p>
        </w:tc>
        <w:tc>
          <w:tcPr>
            <w:tcW w:w="6373" w:type="dxa"/>
          </w:tcPr>
          <w:p w14:paraId="36CECC7F" w14:textId="778ACC06" w:rsidR="005B41D1" w:rsidRPr="007074E3" w:rsidRDefault="005B41D1" w:rsidP="005B41D1">
            <w:pPr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Serangan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 xml:space="preserve"> pada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keamanan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dengan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membanjiri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lalu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lintas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jaringan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adalah</w:t>
            </w:r>
            <w:proofErr w:type="spellEnd"/>
            <w:r w:rsidR="00346DF3"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…</w:t>
            </w:r>
          </w:p>
          <w:p w14:paraId="368805D8" w14:textId="77777777" w:rsidR="005B41D1" w:rsidRPr="007074E3" w:rsidRDefault="005B41D1" w:rsidP="005B41D1">
            <w:pPr>
              <w:pStyle w:val="ListParagraph"/>
              <w:numPr>
                <w:ilvl w:val="0"/>
                <w:numId w:val="30"/>
              </w:numPr>
              <w:ind w:left="385"/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Request Flooding</w:t>
            </w:r>
          </w:p>
          <w:p w14:paraId="1B5503EA" w14:textId="77777777" w:rsidR="005B41D1" w:rsidRPr="007074E3" w:rsidRDefault="005B41D1" w:rsidP="005B41D1">
            <w:pPr>
              <w:pStyle w:val="ListParagraph"/>
              <w:numPr>
                <w:ilvl w:val="0"/>
                <w:numId w:val="30"/>
              </w:numPr>
              <w:ind w:left="385"/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Traffic Flooding</w:t>
            </w:r>
          </w:p>
          <w:p w14:paraId="2783F6AF" w14:textId="77777777" w:rsidR="005B41D1" w:rsidRPr="007074E3" w:rsidRDefault="005B41D1" w:rsidP="005B41D1">
            <w:pPr>
              <w:pStyle w:val="ListParagraph"/>
              <w:numPr>
                <w:ilvl w:val="0"/>
                <w:numId w:val="30"/>
              </w:numPr>
              <w:ind w:left="385"/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SQL Injection</w:t>
            </w:r>
          </w:p>
          <w:p w14:paraId="0C9B66C7" w14:textId="77777777" w:rsidR="005B41D1" w:rsidRPr="007074E3" w:rsidRDefault="005B41D1" w:rsidP="005B41D1">
            <w:pPr>
              <w:pStyle w:val="ListParagraph"/>
              <w:numPr>
                <w:ilvl w:val="0"/>
                <w:numId w:val="30"/>
              </w:numPr>
              <w:ind w:left="385"/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Denial Of Service</w:t>
            </w:r>
          </w:p>
          <w:p w14:paraId="6075F37A" w14:textId="74BE887B" w:rsidR="008F5964" w:rsidRPr="007074E3" w:rsidRDefault="005B41D1" w:rsidP="004964CB">
            <w:pPr>
              <w:pStyle w:val="ListParagraph"/>
              <w:numPr>
                <w:ilvl w:val="0"/>
                <w:numId w:val="30"/>
              </w:numPr>
              <w:ind w:left="385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Deface</w:t>
            </w:r>
          </w:p>
        </w:tc>
      </w:tr>
      <w:tr w:rsidR="007074E3" w:rsidRPr="007074E3" w14:paraId="52361A1D" w14:textId="77777777" w:rsidTr="00A669CA">
        <w:tc>
          <w:tcPr>
            <w:tcW w:w="2405" w:type="dxa"/>
          </w:tcPr>
          <w:p w14:paraId="4172AF69" w14:textId="3E2C7513" w:rsidR="00C061DA" w:rsidRPr="007074E3" w:rsidRDefault="00C061DA" w:rsidP="00C061DA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Menganalisis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kebutuhan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secara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physical</w:t>
            </w:r>
          </w:p>
        </w:tc>
        <w:tc>
          <w:tcPr>
            <w:tcW w:w="6373" w:type="dxa"/>
          </w:tcPr>
          <w:p w14:paraId="5CE26F47" w14:textId="489042B1" w:rsidR="00C061DA" w:rsidRPr="007074E3" w:rsidRDefault="00C061DA" w:rsidP="00C061DA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Pada Printer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Injeksi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terdapar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Warna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C Y M K </w:t>
            </w:r>
            <w:proofErr w:type="spellStart"/>
            <w:r w:rsidR="00346DF3" w:rsidRPr="007074E3">
              <w:rPr>
                <w:rFonts w:ascii="Times New Roman" w:hAnsi="Times New Roman" w:cs="Times New Roman"/>
                <w:color w:val="000000" w:themeColor="text1"/>
              </w:rPr>
              <w:t>urutan</w:t>
            </w:r>
            <w:proofErr w:type="spellEnd"/>
            <w:r w:rsidR="00346DF3" w:rsidRPr="007074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warna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346DF3" w:rsidRPr="007074E3">
              <w:rPr>
                <w:rFonts w:ascii="Times New Roman" w:hAnsi="Times New Roman" w:cs="Times New Roman"/>
                <w:color w:val="000000" w:themeColor="text1"/>
              </w:rPr>
              <w:t>tersebut</w:t>
            </w:r>
            <w:proofErr w:type="spellEnd"/>
            <w:r w:rsidR="00346DF3" w:rsidRPr="007074E3">
              <w:rPr>
                <w:rFonts w:ascii="Times New Roman" w:hAnsi="Times New Roman" w:cs="Times New Roman"/>
                <w:color w:val="000000" w:themeColor="text1"/>
              </w:rPr>
              <w:t xml:space="preserve"> …</w:t>
            </w:r>
          </w:p>
          <w:p w14:paraId="75D3E872" w14:textId="77777777" w:rsidR="00C061DA" w:rsidRPr="007074E3" w:rsidRDefault="00C061DA" w:rsidP="00346DF3">
            <w:pPr>
              <w:pStyle w:val="Default"/>
              <w:numPr>
                <w:ilvl w:val="0"/>
                <w:numId w:val="31"/>
              </w:numPr>
              <w:ind w:left="467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Biru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Kuning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Merah dan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Hitam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5D896362" w14:textId="77777777" w:rsidR="00C061DA" w:rsidRPr="007074E3" w:rsidRDefault="00C061DA" w:rsidP="00346DF3">
            <w:pPr>
              <w:pStyle w:val="Default"/>
              <w:numPr>
                <w:ilvl w:val="0"/>
                <w:numId w:val="31"/>
              </w:numPr>
              <w:ind w:left="467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7074E3">
              <w:rPr>
                <w:rFonts w:ascii="Times New Roman" w:hAnsi="Times New Roman" w:cs="Times New Roman"/>
                <w:color w:val="000000" w:themeColor="text1"/>
              </w:rPr>
              <w:t>Kuning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,</w:t>
            </w:r>
            <w:proofErr w:type="gram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Biru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, Merah dan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Hitam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7AB69E1C" w14:textId="77777777" w:rsidR="00C061DA" w:rsidRPr="007074E3" w:rsidRDefault="00C061DA" w:rsidP="00346DF3">
            <w:pPr>
              <w:pStyle w:val="Default"/>
              <w:numPr>
                <w:ilvl w:val="0"/>
                <w:numId w:val="31"/>
              </w:numPr>
              <w:ind w:left="467"/>
              <w:rPr>
                <w:rFonts w:ascii="Times New Roman" w:hAnsi="Times New Roman" w:cs="Times New Roman"/>
                <w:color w:val="000000" w:themeColor="text1"/>
              </w:rPr>
            </w:pPr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Merah,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Kuning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Biru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dan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Hitam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44549312" w14:textId="77777777" w:rsidR="00C061DA" w:rsidRPr="007074E3" w:rsidRDefault="00C061DA" w:rsidP="00346DF3">
            <w:pPr>
              <w:pStyle w:val="Default"/>
              <w:numPr>
                <w:ilvl w:val="0"/>
                <w:numId w:val="31"/>
              </w:numPr>
              <w:ind w:left="467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Kuning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Merah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Biru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dan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Hitam</w:t>
            </w:r>
            <w:proofErr w:type="spellEnd"/>
          </w:p>
          <w:p w14:paraId="67C02AC8" w14:textId="54866EC6" w:rsidR="00C061DA" w:rsidRPr="007074E3" w:rsidRDefault="00C061DA" w:rsidP="00346DF3">
            <w:pPr>
              <w:pStyle w:val="Default"/>
              <w:numPr>
                <w:ilvl w:val="0"/>
                <w:numId w:val="31"/>
              </w:numPr>
              <w:ind w:left="467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7074E3">
              <w:rPr>
                <w:rFonts w:ascii="Times New Roman" w:hAnsi="Times New Roman" w:cs="Times New Roman"/>
                <w:color w:val="000000" w:themeColor="text1"/>
              </w:rPr>
              <w:t>Hitam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gramStart"/>
            <w:r w:rsidRPr="007074E3">
              <w:rPr>
                <w:rFonts w:ascii="Times New Roman" w:hAnsi="Times New Roman" w:cs="Times New Roman"/>
                <w:color w:val="000000" w:themeColor="text1"/>
              </w:rPr>
              <w:t>Merah ,</w:t>
            </w:r>
            <w:proofErr w:type="gram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Kuning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 dan </w:t>
            </w:r>
            <w:proofErr w:type="spellStart"/>
            <w:r w:rsidRPr="007074E3">
              <w:rPr>
                <w:rFonts w:ascii="Times New Roman" w:hAnsi="Times New Roman" w:cs="Times New Roman"/>
                <w:color w:val="000000" w:themeColor="text1"/>
              </w:rPr>
              <w:t>Biru</w:t>
            </w:r>
            <w:proofErr w:type="spellEnd"/>
            <w:r w:rsidRPr="007074E3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</w:tc>
      </w:tr>
      <w:tr w:rsidR="007074E3" w:rsidRPr="007074E3" w14:paraId="157998C7" w14:textId="77777777" w:rsidTr="00A669CA">
        <w:tc>
          <w:tcPr>
            <w:tcW w:w="2405" w:type="dxa"/>
          </w:tcPr>
          <w:p w14:paraId="0147594B" w14:textId="54F6A3DE" w:rsidR="00C061DA" w:rsidRPr="007074E3" w:rsidRDefault="00346DF3" w:rsidP="00C061DA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Mendokumentasi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konfigurasi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yang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sedang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beroperasi</w:t>
            </w:r>
            <w:proofErr w:type="spellEnd"/>
          </w:p>
        </w:tc>
        <w:tc>
          <w:tcPr>
            <w:tcW w:w="6373" w:type="dxa"/>
          </w:tcPr>
          <w:p w14:paraId="304CD992" w14:textId="77777777" w:rsidR="00346DF3" w:rsidRPr="007074E3" w:rsidRDefault="00346DF3" w:rsidP="00346DF3">
            <w:pPr>
              <w:spacing w:after="160" w:line="259" w:lineRule="auto"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Untuk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melihat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indikasi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pada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konfigurasi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IP yang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terpasang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pada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komputer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seperti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dibawah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proofErr w:type="gram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ini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:</w:t>
            </w:r>
            <w:proofErr w:type="gramEnd"/>
          </w:p>
          <w:p w14:paraId="0F437AC0" w14:textId="36994EDF" w:rsidR="00346DF3" w:rsidRPr="007074E3" w:rsidRDefault="00346DF3" w:rsidP="00346DF3">
            <w:pPr>
              <w:spacing w:after="160" w:line="259" w:lineRule="auto"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noProof/>
                <w:color w:val="000000" w:themeColor="text1"/>
                <w:szCs w:val="24"/>
              </w:rPr>
              <w:drawing>
                <wp:inline distT="0" distB="0" distL="0" distR="0" wp14:anchorId="327399A7" wp14:editId="20BB8C6C">
                  <wp:extent cx="2508885" cy="1534511"/>
                  <wp:effectExtent l="0" t="0" r="5715" b="889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5124" cy="1544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C8E0E2" w14:textId="77777777" w:rsidR="00346DF3" w:rsidRPr="007074E3" w:rsidRDefault="00346DF3" w:rsidP="00346DF3">
            <w:pPr>
              <w:spacing w:after="160" w:line="259" w:lineRule="auto"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Ip </w:t>
            </w:r>
            <w:proofErr w:type="spell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komputer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Anda dan modem </w:t>
            </w:r>
            <w:proofErr w:type="spellStart"/>
            <w:proofErr w:type="gramStart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adalah</w:t>
            </w:r>
            <w:proofErr w:type="spellEnd"/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:</w:t>
            </w:r>
            <w:proofErr w:type="gramEnd"/>
          </w:p>
          <w:p w14:paraId="7767FC5D" w14:textId="77777777" w:rsidR="00346DF3" w:rsidRPr="007074E3" w:rsidRDefault="00346DF3" w:rsidP="000C1D72">
            <w:pPr>
              <w:numPr>
                <w:ilvl w:val="0"/>
                <w:numId w:val="32"/>
              </w:numPr>
              <w:spacing w:after="160" w:line="259" w:lineRule="auto"/>
              <w:ind w:left="462"/>
              <w:contextualSpacing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10.97.9.4 dan 202.51.102.118</w:t>
            </w:r>
          </w:p>
          <w:p w14:paraId="6B4979D0" w14:textId="77777777" w:rsidR="00346DF3" w:rsidRPr="007074E3" w:rsidRDefault="00346DF3" w:rsidP="000C1D72">
            <w:pPr>
              <w:numPr>
                <w:ilvl w:val="0"/>
                <w:numId w:val="32"/>
              </w:numPr>
              <w:spacing w:after="160" w:line="259" w:lineRule="auto"/>
              <w:ind w:left="462"/>
              <w:contextualSpacing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10.97.9.4 dan 8.8.8.8.</w:t>
            </w:r>
          </w:p>
          <w:p w14:paraId="7CD30E7B" w14:textId="77777777" w:rsidR="00346DF3" w:rsidRPr="007074E3" w:rsidRDefault="00346DF3" w:rsidP="000C1D72">
            <w:pPr>
              <w:numPr>
                <w:ilvl w:val="0"/>
                <w:numId w:val="32"/>
              </w:numPr>
              <w:spacing w:after="160" w:line="259" w:lineRule="auto"/>
              <w:ind w:left="462"/>
              <w:contextualSpacing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10.97.9.4 dan 192.168.99.1</w:t>
            </w:r>
          </w:p>
          <w:p w14:paraId="47DF7081" w14:textId="77777777" w:rsidR="00346DF3" w:rsidRPr="007074E3" w:rsidRDefault="00346DF3" w:rsidP="000C1D72">
            <w:pPr>
              <w:numPr>
                <w:ilvl w:val="0"/>
                <w:numId w:val="32"/>
              </w:numPr>
              <w:spacing w:after="160" w:line="259" w:lineRule="auto"/>
              <w:ind w:left="462"/>
              <w:contextualSpacing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>10.97.9.4 dan 255.255.240.0</w:t>
            </w:r>
          </w:p>
          <w:p w14:paraId="29394786" w14:textId="548B8B93" w:rsidR="00C061DA" w:rsidRPr="007074E3" w:rsidRDefault="00346DF3" w:rsidP="000C1D72">
            <w:pPr>
              <w:numPr>
                <w:ilvl w:val="0"/>
                <w:numId w:val="32"/>
              </w:numPr>
              <w:spacing w:after="160" w:line="259" w:lineRule="auto"/>
              <w:ind w:left="462"/>
              <w:contextualSpacing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074E3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10.97.9.4 dan 10.97.0.1</w:t>
            </w:r>
          </w:p>
        </w:tc>
      </w:tr>
      <w:tr w:rsidR="007129D3" w:rsidRPr="007074E3" w14:paraId="46ECD3DC" w14:textId="77777777" w:rsidTr="00A669CA">
        <w:tc>
          <w:tcPr>
            <w:tcW w:w="2405" w:type="dxa"/>
          </w:tcPr>
          <w:p w14:paraId="10F287D9" w14:textId="5EA65D11" w:rsidR="007129D3" w:rsidRPr="007074E3" w:rsidRDefault="007129D3" w:rsidP="00C061DA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Mengganti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peralatan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sesuai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dengan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konfigurasi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</w:rPr>
              <w:t>sebelumnya</w:t>
            </w:r>
            <w:proofErr w:type="spellEnd"/>
          </w:p>
        </w:tc>
        <w:tc>
          <w:tcPr>
            <w:tcW w:w="6373" w:type="dxa"/>
          </w:tcPr>
          <w:p w14:paraId="3F032631" w14:textId="77777777" w:rsidR="007129D3" w:rsidRPr="007074E3" w:rsidRDefault="007129D3" w:rsidP="007129D3">
            <w:pPr>
              <w:jc w:val="both"/>
              <w:rPr>
                <w:rFonts w:ascii="Times New Roman" w:hAnsi="Times New Roman"/>
                <w:color w:val="000000" w:themeColor="text1"/>
                <w:szCs w:val="24"/>
                <w:lang w:val="en-ID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Peralatan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akses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point di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konfigurasi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default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dengan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</w:t>
            </w:r>
            <w:proofErr w:type="spellStart"/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cara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:</w:t>
            </w:r>
            <w:proofErr w:type="gramEnd"/>
          </w:p>
          <w:p w14:paraId="76DCEB08" w14:textId="77777777" w:rsidR="007129D3" w:rsidRPr="007074E3" w:rsidRDefault="007129D3" w:rsidP="007129D3">
            <w:pPr>
              <w:pStyle w:val="ListParagraph"/>
              <w:numPr>
                <w:ilvl w:val="0"/>
                <w:numId w:val="34"/>
              </w:numPr>
              <w:ind w:left="373" w:hanging="283"/>
              <w:jc w:val="both"/>
              <w:rPr>
                <w:rFonts w:ascii="Times New Roman" w:hAnsi="Times New Roman"/>
                <w:color w:val="000000" w:themeColor="text1"/>
                <w:szCs w:val="24"/>
                <w:lang w:val="en-ID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Masuk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ke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</w:t>
            </w:r>
            <w:proofErr w:type="gram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browser 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ip</w:t>
            </w:r>
            <w:proofErr w:type="spellEnd"/>
            <w:proofErr w:type="gram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default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lalu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di reset</w:t>
            </w:r>
          </w:p>
          <w:p w14:paraId="14318BD1" w14:textId="77777777" w:rsidR="007129D3" w:rsidRPr="007074E3" w:rsidRDefault="007129D3" w:rsidP="007129D3">
            <w:pPr>
              <w:pStyle w:val="ListParagraph"/>
              <w:numPr>
                <w:ilvl w:val="0"/>
                <w:numId w:val="34"/>
              </w:numPr>
              <w:ind w:left="373" w:hanging="283"/>
              <w:jc w:val="both"/>
              <w:rPr>
                <w:rFonts w:ascii="Times New Roman" w:hAnsi="Times New Roman"/>
                <w:color w:val="000000" w:themeColor="text1"/>
                <w:szCs w:val="24"/>
                <w:lang w:val="en-ID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Tekan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reset pada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akses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point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sampai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lampu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berkedip</w:t>
            </w:r>
            <w:proofErr w:type="spellEnd"/>
          </w:p>
          <w:p w14:paraId="4BCD98C8" w14:textId="77777777" w:rsidR="007129D3" w:rsidRPr="007074E3" w:rsidRDefault="007129D3" w:rsidP="007129D3">
            <w:pPr>
              <w:pStyle w:val="ListParagraph"/>
              <w:numPr>
                <w:ilvl w:val="0"/>
                <w:numId w:val="34"/>
              </w:numPr>
              <w:ind w:left="373" w:hanging="283"/>
              <w:jc w:val="both"/>
              <w:rPr>
                <w:rFonts w:ascii="Times New Roman" w:hAnsi="Times New Roman"/>
                <w:color w:val="000000" w:themeColor="text1"/>
                <w:szCs w:val="24"/>
                <w:lang w:val="en-ID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Matikan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Powe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akses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point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lalu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masuk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ke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web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ip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default</w:t>
            </w:r>
          </w:p>
          <w:p w14:paraId="296B11EA" w14:textId="77777777" w:rsidR="007129D3" w:rsidRPr="007074E3" w:rsidRDefault="007129D3" w:rsidP="007129D3">
            <w:pPr>
              <w:pStyle w:val="ListParagraph"/>
              <w:numPr>
                <w:ilvl w:val="0"/>
                <w:numId w:val="34"/>
              </w:numPr>
              <w:ind w:left="373" w:hanging="283"/>
              <w:jc w:val="both"/>
              <w:rPr>
                <w:rFonts w:ascii="Times New Roman" w:hAnsi="Times New Roman"/>
                <w:color w:val="000000" w:themeColor="text1"/>
                <w:szCs w:val="24"/>
                <w:lang w:val="en-ID"/>
              </w:rPr>
            </w:pPr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Masuk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ke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browser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konfigurasi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langsung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ke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akses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point</w:t>
            </w:r>
          </w:p>
          <w:p w14:paraId="435249FA" w14:textId="16FF890C" w:rsidR="007129D3" w:rsidRPr="007074E3" w:rsidRDefault="007129D3" w:rsidP="004964CB">
            <w:pPr>
              <w:pStyle w:val="ListParagraph"/>
              <w:numPr>
                <w:ilvl w:val="0"/>
                <w:numId w:val="34"/>
              </w:numPr>
              <w:ind w:left="373" w:hanging="283"/>
              <w:jc w:val="both"/>
              <w:rPr>
                <w:rFonts w:ascii="Times New Roman" w:eastAsiaTheme="minorHAnsi" w:hAnsi="Times New Roman"/>
                <w:color w:val="000000" w:themeColor="text1"/>
                <w:szCs w:val="24"/>
              </w:rPr>
            </w:pP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Jalankan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aplikasi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reset </w:t>
            </w:r>
            <w:proofErr w:type="spellStart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>akses</w:t>
            </w:r>
            <w:proofErr w:type="spellEnd"/>
            <w:r w:rsidRPr="007074E3">
              <w:rPr>
                <w:rFonts w:ascii="Times New Roman" w:hAnsi="Times New Roman"/>
                <w:color w:val="000000" w:themeColor="text1"/>
                <w:szCs w:val="24"/>
                <w:lang w:val="en-ID"/>
              </w:rPr>
              <w:t xml:space="preserve"> point </w:t>
            </w:r>
          </w:p>
        </w:tc>
      </w:tr>
    </w:tbl>
    <w:p w14:paraId="4FB5C4DF" w14:textId="5B14DD56" w:rsidR="008B4400" w:rsidRDefault="008B4400" w:rsidP="00815E7A">
      <w:pPr>
        <w:jc w:val="center"/>
        <w:rPr>
          <w:rFonts w:ascii="Times New Roman" w:hAnsi="Times New Roman"/>
          <w:b/>
          <w:color w:val="000000" w:themeColor="text1"/>
          <w:szCs w:val="24"/>
          <w:lang w:val="id-ID"/>
        </w:rPr>
      </w:pPr>
    </w:p>
    <w:p w14:paraId="4A7C24E0" w14:textId="179F9027" w:rsidR="007074E3" w:rsidRDefault="007074E3" w:rsidP="00815E7A">
      <w:pPr>
        <w:jc w:val="center"/>
        <w:rPr>
          <w:rFonts w:ascii="Times New Roman" w:hAnsi="Times New Roman"/>
          <w:b/>
          <w:color w:val="000000" w:themeColor="text1"/>
          <w:szCs w:val="24"/>
          <w:lang w:val="id-ID"/>
        </w:rPr>
      </w:pPr>
    </w:p>
    <w:p w14:paraId="617A7D9D" w14:textId="77777777" w:rsidR="007074E3" w:rsidRDefault="007074E3" w:rsidP="007074E3">
      <w:pPr>
        <w:jc w:val="center"/>
        <w:rPr>
          <w:rFonts w:ascii="Times New Roman" w:hAnsi="Times New Roman"/>
          <w:b/>
          <w:lang w:val="id-ID"/>
        </w:rPr>
      </w:pPr>
      <w:r>
        <w:rPr>
          <w:rFonts w:ascii="Times New Roman" w:hAnsi="Times New Roman"/>
          <w:b/>
          <w:lang w:val="id-ID"/>
        </w:rPr>
        <w:t>“SELAMAT &amp; SUKSES”</w:t>
      </w:r>
    </w:p>
    <w:p w14:paraId="5F69D56C" w14:textId="77777777" w:rsidR="007074E3" w:rsidRPr="007074E3" w:rsidRDefault="007074E3" w:rsidP="00815E7A">
      <w:pPr>
        <w:jc w:val="center"/>
        <w:rPr>
          <w:rFonts w:ascii="Times New Roman" w:hAnsi="Times New Roman"/>
          <w:b/>
          <w:color w:val="000000" w:themeColor="text1"/>
          <w:szCs w:val="24"/>
          <w:lang w:val="id-ID"/>
        </w:rPr>
      </w:pPr>
    </w:p>
    <w:sectPr w:rsidR="007074E3" w:rsidRPr="007074E3" w:rsidSect="00914C2E">
      <w:footerReference w:type="default" r:id="rId11"/>
      <w:pgSz w:w="11907" w:h="16840" w:code="9"/>
      <w:pgMar w:top="1418" w:right="1418" w:bottom="1701" w:left="1701" w:header="737" w:footer="96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CB80F" w14:textId="77777777" w:rsidR="00022CC3" w:rsidRDefault="00022CC3">
      <w:r>
        <w:separator/>
      </w:r>
    </w:p>
  </w:endnote>
  <w:endnote w:type="continuationSeparator" w:id="0">
    <w:p w14:paraId="2C479BF3" w14:textId="77777777" w:rsidR="00022CC3" w:rsidRDefault="00022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2782"/>
      <w:gridCol w:w="3223"/>
      <w:gridCol w:w="2783"/>
    </w:tblGrid>
    <w:tr w:rsidR="00CD2D8C" w:rsidRPr="003448BD" w14:paraId="5B64671E" w14:textId="77777777">
      <w:tc>
        <w:tcPr>
          <w:tcW w:w="4740" w:type="dxa"/>
        </w:tcPr>
        <w:p w14:paraId="28B0622C" w14:textId="5A8DA2C4" w:rsidR="00CD2D8C" w:rsidRPr="003448BD" w:rsidRDefault="00AD22A1" w:rsidP="00C13C57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rPr>
              <w:rFonts w:ascii="Times New Roman" w:hAnsi="Times New Roman"/>
              <w:b/>
              <w:sz w:val="20"/>
              <w:lang w:val="sv-SE"/>
            </w:rPr>
          </w:pPr>
          <w:r>
            <w:rPr>
              <w:rFonts w:ascii="Times New Roman" w:hAnsi="Times New Roman"/>
              <w:b/>
              <w:sz w:val="20"/>
              <w:lang w:val="sv-SE"/>
            </w:rPr>
            <w:t>P</w:t>
          </w:r>
          <w:r w:rsidR="00416327">
            <w:rPr>
              <w:rFonts w:ascii="Times New Roman" w:hAnsi="Times New Roman"/>
              <w:b/>
              <w:sz w:val="20"/>
              <w:lang w:val="sv-SE"/>
            </w:rPr>
            <w:t>2</w:t>
          </w:r>
          <w:r w:rsidR="00684494">
            <w:rPr>
              <w:rFonts w:ascii="Times New Roman" w:hAnsi="Times New Roman"/>
              <w:b/>
              <w:sz w:val="20"/>
              <w:lang w:val="id-ID"/>
            </w:rPr>
            <w:t>-</w:t>
          </w:r>
          <w:r w:rsidR="00743ECB">
            <w:rPr>
              <w:rFonts w:ascii="Times New Roman" w:hAnsi="Times New Roman"/>
              <w:b/>
              <w:sz w:val="20"/>
            </w:rPr>
            <w:t>21</w:t>
          </w:r>
          <w:r w:rsidR="00684494">
            <w:rPr>
              <w:rFonts w:ascii="Times New Roman" w:hAnsi="Times New Roman"/>
              <w:b/>
              <w:sz w:val="20"/>
              <w:lang w:val="id-ID"/>
            </w:rPr>
            <w:t>/2</w:t>
          </w:r>
          <w:r w:rsidR="00743ECB">
            <w:rPr>
              <w:rFonts w:ascii="Times New Roman" w:hAnsi="Times New Roman"/>
              <w:b/>
              <w:sz w:val="20"/>
              <w:lang w:val="id-ID"/>
            </w:rPr>
            <w:t>2</w:t>
          </w:r>
          <w:r w:rsidR="00CD2D8C" w:rsidRPr="003448BD">
            <w:rPr>
              <w:rFonts w:ascii="Times New Roman" w:hAnsi="Times New Roman"/>
              <w:b/>
              <w:sz w:val="20"/>
              <w:lang w:val="sv-SE"/>
            </w:rPr>
            <w:t xml:space="preserve">                                               </w:t>
          </w:r>
        </w:p>
      </w:tc>
      <w:tc>
        <w:tcPr>
          <w:tcW w:w="4740" w:type="dxa"/>
        </w:tcPr>
        <w:p w14:paraId="11B2EBE8" w14:textId="4B1CBD1C" w:rsidR="00CD2D8C" w:rsidRPr="00C8673F" w:rsidRDefault="00CD2D8C" w:rsidP="00AD5201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3448BD">
            <w:rPr>
              <w:rFonts w:ascii="Times New Roman" w:hAnsi="Times New Roman"/>
              <w:b/>
              <w:sz w:val="16"/>
              <w:szCs w:val="16"/>
              <w:lang w:val="sv-SE"/>
            </w:rPr>
            <w:t>Hak Cipta pa</w:t>
          </w:r>
          <w:r w:rsidR="006E50A8">
            <w:rPr>
              <w:rFonts w:ascii="Times New Roman" w:hAnsi="Times New Roman"/>
              <w:b/>
              <w:sz w:val="16"/>
              <w:szCs w:val="16"/>
              <w:lang w:val="sv-SE"/>
            </w:rPr>
            <w:t xml:space="preserve">da </w:t>
          </w:r>
          <w:r w:rsidR="006E50A8">
            <w:rPr>
              <w:rFonts w:ascii="Times New Roman" w:hAnsi="Times New Roman"/>
              <w:b/>
              <w:sz w:val="16"/>
              <w:szCs w:val="16"/>
              <w:lang w:val="id-ID"/>
            </w:rPr>
            <w:t>Kem</w:t>
          </w:r>
          <w:proofErr w:type="spellStart"/>
          <w:r w:rsidR="000363FC">
            <w:rPr>
              <w:rFonts w:ascii="Times New Roman" w:hAnsi="Times New Roman"/>
              <w:b/>
              <w:sz w:val="16"/>
              <w:szCs w:val="16"/>
            </w:rPr>
            <w:t>en</w:t>
          </w:r>
          <w:proofErr w:type="spellEnd"/>
          <w:r w:rsidR="00D9184A">
            <w:rPr>
              <w:rFonts w:ascii="Times New Roman" w:hAnsi="Times New Roman"/>
              <w:b/>
              <w:sz w:val="16"/>
              <w:szCs w:val="16"/>
              <w:lang w:val="sv-SE"/>
            </w:rPr>
            <w:t>dik</w:t>
          </w:r>
          <w:r w:rsidR="00D9184A">
            <w:rPr>
              <w:rFonts w:ascii="Times New Roman" w:hAnsi="Times New Roman"/>
              <w:b/>
              <w:sz w:val="16"/>
              <w:szCs w:val="16"/>
              <w:lang w:val="id-ID"/>
            </w:rPr>
            <w:t>bud</w:t>
          </w:r>
          <w:proofErr w:type="spellStart"/>
          <w:r w:rsidR="000363FC">
            <w:rPr>
              <w:rFonts w:ascii="Times New Roman" w:hAnsi="Times New Roman"/>
              <w:b/>
              <w:sz w:val="16"/>
              <w:szCs w:val="16"/>
            </w:rPr>
            <w:t>r</w:t>
          </w:r>
          <w:r w:rsidR="00C8673F">
            <w:rPr>
              <w:rFonts w:ascii="Times New Roman" w:hAnsi="Times New Roman"/>
              <w:b/>
              <w:sz w:val="16"/>
              <w:szCs w:val="16"/>
            </w:rPr>
            <w:t>is</w:t>
          </w:r>
          <w:r w:rsidR="000363FC">
            <w:rPr>
              <w:rFonts w:ascii="Times New Roman" w:hAnsi="Times New Roman"/>
              <w:b/>
              <w:sz w:val="16"/>
              <w:szCs w:val="16"/>
            </w:rPr>
            <w:t>tek</w:t>
          </w:r>
          <w:proofErr w:type="spellEnd"/>
        </w:p>
      </w:tc>
      <w:tc>
        <w:tcPr>
          <w:tcW w:w="4740" w:type="dxa"/>
        </w:tcPr>
        <w:p w14:paraId="1810E66B" w14:textId="77777777" w:rsidR="00CD2D8C" w:rsidRPr="003448BD" w:rsidRDefault="00CD2D8C" w:rsidP="00AD5201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right"/>
            <w:rPr>
              <w:rFonts w:ascii="Times New Roman" w:hAnsi="Times New Roman"/>
              <w:b/>
              <w:sz w:val="20"/>
              <w:lang w:val="sv-SE"/>
            </w:rPr>
          </w:pPr>
          <w:r w:rsidRPr="003448BD">
            <w:rPr>
              <w:rFonts w:ascii="Times New Roman" w:hAnsi="Times New Roman"/>
              <w:b/>
              <w:sz w:val="20"/>
              <w:lang w:val="sv-SE"/>
            </w:rPr>
            <w:t>S</w:t>
          </w:r>
          <w:r>
            <w:rPr>
              <w:rFonts w:ascii="Times New Roman" w:hAnsi="Times New Roman"/>
              <w:b/>
              <w:sz w:val="20"/>
              <w:lang w:val="sv-SE"/>
            </w:rPr>
            <w:t>PK</w:t>
          </w:r>
          <w:r w:rsidRPr="003448BD">
            <w:rPr>
              <w:rFonts w:ascii="Times New Roman" w:hAnsi="Times New Roman"/>
              <w:b/>
              <w:sz w:val="20"/>
              <w:lang w:val="sv-SE"/>
            </w:rPr>
            <w:t>-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3448B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PAGE </w:instrTex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 w:rsidR="0015565B"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3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  <w:r w:rsidRPr="003448BD">
            <w:rPr>
              <w:rStyle w:val="PageNumber"/>
              <w:rFonts w:ascii="Times New Roman" w:hAnsi="Times New Roman"/>
              <w:b/>
              <w:sz w:val="20"/>
            </w:rPr>
            <w:t>/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3448B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NUMPAGES </w:instrTex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 w:rsidR="0015565B"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4</w:t>
          </w:r>
          <w:r w:rsidR="00F1623B" w:rsidRPr="003448B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</w:p>
      </w:tc>
    </w:tr>
  </w:tbl>
  <w:p w14:paraId="35D4D858" w14:textId="77777777" w:rsidR="004C3431" w:rsidRPr="00CD2D8C" w:rsidRDefault="004C3431" w:rsidP="00CD2D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AC372" w14:textId="77777777" w:rsidR="00022CC3" w:rsidRDefault="00022CC3">
      <w:r>
        <w:separator/>
      </w:r>
    </w:p>
  </w:footnote>
  <w:footnote w:type="continuationSeparator" w:id="0">
    <w:p w14:paraId="4D57CD40" w14:textId="77777777" w:rsidR="00022CC3" w:rsidRDefault="00022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2654"/>
    <w:multiLevelType w:val="hybridMultilevel"/>
    <w:tmpl w:val="3BD47C9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174F1B"/>
    <w:multiLevelType w:val="hybridMultilevel"/>
    <w:tmpl w:val="382C6DB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E23BB"/>
    <w:multiLevelType w:val="hybridMultilevel"/>
    <w:tmpl w:val="C78CF27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723D4"/>
    <w:multiLevelType w:val="hybridMultilevel"/>
    <w:tmpl w:val="CD585070"/>
    <w:lvl w:ilvl="0" w:tplc="445852D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02C9D"/>
    <w:multiLevelType w:val="hybridMultilevel"/>
    <w:tmpl w:val="CBD649D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F1B72"/>
    <w:multiLevelType w:val="hybridMultilevel"/>
    <w:tmpl w:val="789C7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B1701"/>
    <w:multiLevelType w:val="hybridMultilevel"/>
    <w:tmpl w:val="7CCC1D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8044E"/>
    <w:multiLevelType w:val="hybridMultilevel"/>
    <w:tmpl w:val="A5FC5E9E"/>
    <w:lvl w:ilvl="0" w:tplc="A8C63CD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5CD4"/>
    <w:multiLevelType w:val="multilevel"/>
    <w:tmpl w:val="F8080F84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."/>
      <w:lvlJc w:val="left"/>
      <w:pPr>
        <w:ind w:left="252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C81467D"/>
    <w:multiLevelType w:val="hybridMultilevel"/>
    <w:tmpl w:val="FDF2D19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D3FEC"/>
    <w:multiLevelType w:val="hybridMultilevel"/>
    <w:tmpl w:val="C1B02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EB63E6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02592"/>
    <w:multiLevelType w:val="hybridMultilevel"/>
    <w:tmpl w:val="1AD02254"/>
    <w:lvl w:ilvl="0" w:tplc="A8C63CD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43269"/>
    <w:multiLevelType w:val="hybridMultilevel"/>
    <w:tmpl w:val="90CA0AE6"/>
    <w:lvl w:ilvl="0" w:tplc="85EC13DE">
      <w:start w:val="1"/>
      <w:numFmt w:val="lowerLetter"/>
      <w:lvlText w:val="%1)"/>
      <w:lvlJc w:val="left"/>
      <w:pPr>
        <w:ind w:left="1636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8700AAD"/>
    <w:multiLevelType w:val="hybridMultilevel"/>
    <w:tmpl w:val="62525D1E"/>
    <w:lvl w:ilvl="0" w:tplc="B0E4C62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F66FB"/>
    <w:multiLevelType w:val="hybridMultilevel"/>
    <w:tmpl w:val="0A84CFAC"/>
    <w:lvl w:ilvl="0" w:tplc="A8C63CDE">
      <w:start w:val="1"/>
      <w:numFmt w:val="upperLetter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2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B5D3905"/>
    <w:multiLevelType w:val="hybridMultilevel"/>
    <w:tmpl w:val="E3A23E26"/>
    <w:lvl w:ilvl="0" w:tplc="C0064E74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6A1DA6"/>
    <w:multiLevelType w:val="hybridMultilevel"/>
    <w:tmpl w:val="3FC0076E"/>
    <w:lvl w:ilvl="0" w:tplc="A8C63CDE">
      <w:start w:val="1"/>
      <w:numFmt w:val="upperLetter"/>
      <w:lvlText w:val="%1."/>
      <w:lvlJc w:val="left"/>
      <w:pPr>
        <w:ind w:left="1004" w:hanging="360"/>
      </w:pPr>
      <w:rPr>
        <w:rFonts w:ascii="Times New Roman" w:hAnsi="Times New Roman" w:hint="default"/>
        <w:b w:val="0"/>
        <w:i w:val="0"/>
        <w:sz w:val="22"/>
      </w:r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C962448"/>
    <w:multiLevelType w:val="hybridMultilevel"/>
    <w:tmpl w:val="30C44754"/>
    <w:lvl w:ilvl="0" w:tplc="787CC2C0">
      <w:start w:val="1"/>
      <w:numFmt w:val="upp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BBB6D214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D2E6A"/>
    <w:multiLevelType w:val="singleLevel"/>
    <w:tmpl w:val="235E55F4"/>
    <w:lvl w:ilvl="0">
      <w:start w:val="2"/>
      <w:numFmt w:val="upperRoman"/>
      <w:pStyle w:val="Heading2"/>
      <w:lvlText w:val="%1."/>
      <w:lvlJc w:val="left"/>
      <w:pPr>
        <w:tabs>
          <w:tab w:val="num" w:pos="1236"/>
        </w:tabs>
        <w:ind w:left="876" w:hanging="360"/>
      </w:pPr>
    </w:lvl>
  </w:abstractNum>
  <w:abstractNum w:abstractNumId="19" w15:restartNumberingAfterBreak="0">
    <w:nsid w:val="2E937794"/>
    <w:multiLevelType w:val="hybridMultilevel"/>
    <w:tmpl w:val="D3DAF43E"/>
    <w:lvl w:ilvl="0" w:tplc="8C367FAE">
      <w:start w:val="1"/>
      <w:numFmt w:val="lowerLetter"/>
      <w:lvlText w:val="%1."/>
      <w:lvlJc w:val="left"/>
      <w:pPr>
        <w:ind w:left="1080" w:hanging="360"/>
      </w:pPr>
      <w:rPr>
        <w:rFonts w:eastAsiaTheme="minorHAnsi" w:cstheme="minorBidi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16E0FE4"/>
    <w:multiLevelType w:val="hybridMultilevel"/>
    <w:tmpl w:val="7BCA6674"/>
    <w:lvl w:ilvl="0" w:tplc="249A88C0">
      <w:start w:val="1"/>
      <w:numFmt w:val="decimal"/>
      <w:lvlText w:val="%1."/>
      <w:lvlJc w:val="left"/>
      <w:pPr>
        <w:tabs>
          <w:tab w:val="num" w:pos="1281"/>
        </w:tabs>
        <w:ind w:left="1281" w:hanging="72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D35E16"/>
    <w:multiLevelType w:val="multilevel"/>
    <w:tmpl w:val="6B76FB3C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upperLetter"/>
      <w:lvlText w:val="%4."/>
      <w:lvlJc w:val="left"/>
      <w:pPr>
        <w:ind w:left="2520" w:hanging="36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%5."/>
      <w:lvlJc w:val="left"/>
      <w:pPr>
        <w:ind w:left="3240" w:hanging="360"/>
      </w:pPr>
      <w:rPr>
        <w:rFonts w:hint="default"/>
        <w:i w:val="0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BE44A5D"/>
    <w:multiLevelType w:val="hybridMultilevel"/>
    <w:tmpl w:val="147AEDD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252E0"/>
    <w:multiLevelType w:val="hybridMultilevel"/>
    <w:tmpl w:val="215ACF9C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971439"/>
    <w:multiLevelType w:val="multilevel"/>
    <w:tmpl w:val="A8F8A09C"/>
    <w:lvl w:ilvl="0">
      <w:start w:val="4"/>
      <w:numFmt w:val="upperRoman"/>
      <w:pStyle w:val="Heading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3240" w:hanging="360"/>
      </w:pPr>
      <w:rPr>
        <w:rFonts w:hint="default"/>
        <w:i w:val="0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0AB6D37"/>
    <w:multiLevelType w:val="hybridMultilevel"/>
    <w:tmpl w:val="60423522"/>
    <w:lvl w:ilvl="0" w:tplc="A8C63CD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767B9B"/>
    <w:multiLevelType w:val="hybridMultilevel"/>
    <w:tmpl w:val="4B16EBF0"/>
    <w:lvl w:ilvl="0" w:tplc="55CE469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A4403D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C36C604">
      <w:start w:val="1"/>
      <w:numFmt w:val="lowerLetter"/>
      <w:lvlText w:val="%4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4" w:tplc="436275B6">
      <w:start w:val="1"/>
      <w:numFmt w:val="lowerRoman"/>
      <w:lvlText w:val="%5)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E702E4C"/>
    <w:multiLevelType w:val="multilevel"/>
    <w:tmpl w:val="B002EAA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EE1C31"/>
    <w:multiLevelType w:val="hybridMultilevel"/>
    <w:tmpl w:val="851646E6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C03C2"/>
    <w:multiLevelType w:val="hybridMultilevel"/>
    <w:tmpl w:val="8CAAC416"/>
    <w:lvl w:ilvl="0" w:tplc="2E026C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FC9B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0A9F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FC93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DA39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08C9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9669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967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6A40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944D21"/>
    <w:multiLevelType w:val="hybridMultilevel"/>
    <w:tmpl w:val="4202D7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B6D214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03244"/>
    <w:multiLevelType w:val="hybridMultilevel"/>
    <w:tmpl w:val="50E26C2A"/>
    <w:lvl w:ilvl="0" w:tplc="BBB6D214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4"/>
        <w:szCs w:val="27"/>
        <w:u w:val="none" w:color="000000"/>
        <w:effect w:val="none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A035EA"/>
    <w:multiLevelType w:val="hybridMultilevel"/>
    <w:tmpl w:val="D6ECBCDC"/>
    <w:lvl w:ilvl="0" w:tplc="119C0F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E6232A"/>
    <w:multiLevelType w:val="multilevel"/>
    <w:tmpl w:val="91223F64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."/>
      <w:lvlJc w:val="left"/>
      <w:pPr>
        <w:ind w:left="252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24"/>
  </w:num>
  <w:num w:numId="3">
    <w:abstractNumId w:val="24"/>
    <w:lvlOverride w:ilvl="0">
      <w:startOverride w:val="3"/>
    </w:lvlOverride>
  </w:num>
  <w:num w:numId="4">
    <w:abstractNumId w:val="20"/>
  </w:num>
  <w:num w:numId="5">
    <w:abstractNumId w:val="32"/>
  </w:num>
  <w:num w:numId="6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5"/>
  </w:num>
  <w:num w:numId="9">
    <w:abstractNumId w:val="3"/>
  </w:num>
  <w:num w:numId="10">
    <w:abstractNumId w:val="6"/>
  </w:num>
  <w:num w:numId="11">
    <w:abstractNumId w:val="26"/>
  </w:num>
  <w:num w:numId="12">
    <w:abstractNumId w:val="0"/>
  </w:num>
  <w:num w:numId="13">
    <w:abstractNumId w:val="19"/>
  </w:num>
  <w:num w:numId="14">
    <w:abstractNumId w:val="12"/>
  </w:num>
  <w:num w:numId="15">
    <w:abstractNumId w:val="8"/>
  </w:num>
  <w:num w:numId="16">
    <w:abstractNumId w:val="33"/>
  </w:num>
  <w:num w:numId="17">
    <w:abstractNumId w:val="21"/>
  </w:num>
  <w:num w:numId="18">
    <w:abstractNumId w:val="25"/>
  </w:num>
  <w:num w:numId="19">
    <w:abstractNumId w:val="11"/>
  </w:num>
  <w:num w:numId="20">
    <w:abstractNumId w:val="14"/>
  </w:num>
  <w:num w:numId="21">
    <w:abstractNumId w:val="10"/>
  </w:num>
  <w:num w:numId="22">
    <w:abstractNumId w:val="13"/>
  </w:num>
  <w:num w:numId="23">
    <w:abstractNumId w:val="27"/>
  </w:num>
  <w:num w:numId="24">
    <w:abstractNumId w:val="7"/>
  </w:num>
  <w:num w:numId="25">
    <w:abstractNumId w:val="23"/>
  </w:num>
  <w:num w:numId="26">
    <w:abstractNumId w:val="9"/>
  </w:num>
  <w:num w:numId="27">
    <w:abstractNumId w:val="31"/>
  </w:num>
  <w:num w:numId="28">
    <w:abstractNumId w:val="28"/>
  </w:num>
  <w:num w:numId="29">
    <w:abstractNumId w:val="30"/>
  </w:num>
  <w:num w:numId="30">
    <w:abstractNumId w:val="16"/>
  </w:num>
  <w:num w:numId="31">
    <w:abstractNumId w:val="1"/>
  </w:num>
  <w:num w:numId="32">
    <w:abstractNumId w:val="4"/>
  </w:num>
  <w:num w:numId="33">
    <w:abstractNumId w:val="17"/>
  </w:num>
  <w:num w:numId="34">
    <w:abstractNumId w:val="2"/>
  </w:num>
  <w:num w:numId="35">
    <w:abstractNumId w:val="22"/>
  </w:num>
  <w:num w:numId="3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06E"/>
    <w:rsid w:val="00000B90"/>
    <w:rsid w:val="00012AA7"/>
    <w:rsid w:val="00016F48"/>
    <w:rsid w:val="00022CC3"/>
    <w:rsid w:val="000363FC"/>
    <w:rsid w:val="00063499"/>
    <w:rsid w:val="00092891"/>
    <w:rsid w:val="00095230"/>
    <w:rsid w:val="000A798C"/>
    <w:rsid w:val="000B2594"/>
    <w:rsid w:val="000C0D0D"/>
    <w:rsid w:val="000C1D72"/>
    <w:rsid w:val="000C28AB"/>
    <w:rsid w:val="000E1216"/>
    <w:rsid w:val="000E15B3"/>
    <w:rsid w:val="000E7659"/>
    <w:rsid w:val="000E76E8"/>
    <w:rsid w:val="000F0C0F"/>
    <w:rsid w:val="00110760"/>
    <w:rsid w:val="00116ACA"/>
    <w:rsid w:val="0012286E"/>
    <w:rsid w:val="0012397E"/>
    <w:rsid w:val="00137F91"/>
    <w:rsid w:val="0015565B"/>
    <w:rsid w:val="00167355"/>
    <w:rsid w:val="00181BB2"/>
    <w:rsid w:val="001906C4"/>
    <w:rsid w:val="00190AB0"/>
    <w:rsid w:val="001A063C"/>
    <w:rsid w:val="001A25FB"/>
    <w:rsid w:val="001A6B52"/>
    <w:rsid w:val="001F19C1"/>
    <w:rsid w:val="00200304"/>
    <w:rsid w:val="002038D7"/>
    <w:rsid w:val="00215DE1"/>
    <w:rsid w:val="00233307"/>
    <w:rsid w:val="00237916"/>
    <w:rsid w:val="00256D33"/>
    <w:rsid w:val="00267B30"/>
    <w:rsid w:val="002773BB"/>
    <w:rsid w:val="002869A5"/>
    <w:rsid w:val="00291CF5"/>
    <w:rsid w:val="002924DD"/>
    <w:rsid w:val="00293DC3"/>
    <w:rsid w:val="0029588E"/>
    <w:rsid w:val="00296CAB"/>
    <w:rsid w:val="002A2CBC"/>
    <w:rsid w:val="002A4478"/>
    <w:rsid w:val="002B1C49"/>
    <w:rsid w:val="002B5729"/>
    <w:rsid w:val="002B6CC7"/>
    <w:rsid w:val="002C4817"/>
    <w:rsid w:val="002D47BF"/>
    <w:rsid w:val="00301D79"/>
    <w:rsid w:val="00302D59"/>
    <w:rsid w:val="00303EF2"/>
    <w:rsid w:val="003302A0"/>
    <w:rsid w:val="0033320B"/>
    <w:rsid w:val="00336CB8"/>
    <w:rsid w:val="00346DF3"/>
    <w:rsid w:val="003711AE"/>
    <w:rsid w:val="00375C28"/>
    <w:rsid w:val="00387553"/>
    <w:rsid w:val="00387F71"/>
    <w:rsid w:val="00397576"/>
    <w:rsid w:val="003A5003"/>
    <w:rsid w:val="003B187D"/>
    <w:rsid w:val="003C4400"/>
    <w:rsid w:val="003D6202"/>
    <w:rsid w:val="003D706E"/>
    <w:rsid w:val="003E7879"/>
    <w:rsid w:val="003F121A"/>
    <w:rsid w:val="00407C91"/>
    <w:rsid w:val="00413554"/>
    <w:rsid w:val="00416327"/>
    <w:rsid w:val="004322D7"/>
    <w:rsid w:val="00447154"/>
    <w:rsid w:val="00456F73"/>
    <w:rsid w:val="004636CA"/>
    <w:rsid w:val="00464F28"/>
    <w:rsid w:val="00472E96"/>
    <w:rsid w:val="00473387"/>
    <w:rsid w:val="00473978"/>
    <w:rsid w:val="00480BE8"/>
    <w:rsid w:val="00490C09"/>
    <w:rsid w:val="004964CB"/>
    <w:rsid w:val="004A1152"/>
    <w:rsid w:val="004A1EB7"/>
    <w:rsid w:val="004A2D76"/>
    <w:rsid w:val="004A3628"/>
    <w:rsid w:val="004A7A70"/>
    <w:rsid w:val="004B3B2D"/>
    <w:rsid w:val="004C3431"/>
    <w:rsid w:val="004C4C87"/>
    <w:rsid w:val="004F2A85"/>
    <w:rsid w:val="004F3EB9"/>
    <w:rsid w:val="005127B2"/>
    <w:rsid w:val="00531426"/>
    <w:rsid w:val="00540BCA"/>
    <w:rsid w:val="0054694D"/>
    <w:rsid w:val="005470A6"/>
    <w:rsid w:val="005727E7"/>
    <w:rsid w:val="0057474E"/>
    <w:rsid w:val="00575AAD"/>
    <w:rsid w:val="005908A5"/>
    <w:rsid w:val="00594B3F"/>
    <w:rsid w:val="00597968"/>
    <w:rsid w:val="005A06FC"/>
    <w:rsid w:val="005A1910"/>
    <w:rsid w:val="005A4A3D"/>
    <w:rsid w:val="005B2295"/>
    <w:rsid w:val="005B41D1"/>
    <w:rsid w:val="005D0178"/>
    <w:rsid w:val="005D179D"/>
    <w:rsid w:val="005D5E60"/>
    <w:rsid w:val="005D6F18"/>
    <w:rsid w:val="005F42E9"/>
    <w:rsid w:val="00631EF4"/>
    <w:rsid w:val="00633E0D"/>
    <w:rsid w:val="00647C82"/>
    <w:rsid w:val="00660EF5"/>
    <w:rsid w:val="00664181"/>
    <w:rsid w:val="006668CA"/>
    <w:rsid w:val="00675253"/>
    <w:rsid w:val="00684494"/>
    <w:rsid w:val="0068450B"/>
    <w:rsid w:val="00692A8E"/>
    <w:rsid w:val="006A62D5"/>
    <w:rsid w:val="006B50D8"/>
    <w:rsid w:val="006B5517"/>
    <w:rsid w:val="006C2023"/>
    <w:rsid w:val="006E042F"/>
    <w:rsid w:val="006E3640"/>
    <w:rsid w:val="006E50A8"/>
    <w:rsid w:val="006E7C47"/>
    <w:rsid w:val="006F35A6"/>
    <w:rsid w:val="007065BA"/>
    <w:rsid w:val="007074E3"/>
    <w:rsid w:val="0071025A"/>
    <w:rsid w:val="007129D3"/>
    <w:rsid w:val="00716E77"/>
    <w:rsid w:val="00722FAB"/>
    <w:rsid w:val="00726D41"/>
    <w:rsid w:val="007276A0"/>
    <w:rsid w:val="007411F0"/>
    <w:rsid w:val="0074254D"/>
    <w:rsid w:val="00743ECB"/>
    <w:rsid w:val="007506B4"/>
    <w:rsid w:val="007566F6"/>
    <w:rsid w:val="0075760C"/>
    <w:rsid w:val="0076031D"/>
    <w:rsid w:val="00764CF2"/>
    <w:rsid w:val="00772C48"/>
    <w:rsid w:val="00776793"/>
    <w:rsid w:val="0078137B"/>
    <w:rsid w:val="007865C9"/>
    <w:rsid w:val="007962B8"/>
    <w:rsid w:val="007A1F5D"/>
    <w:rsid w:val="007A4372"/>
    <w:rsid w:val="007B1882"/>
    <w:rsid w:val="007D2A53"/>
    <w:rsid w:val="007D792D"/>
    <w:rsid w:val="007E18EA"/>
    <w:rsid w:val="007E2336"/>
    <w:rsid w:val="007F1961"/>
    <w:rsid w:val="007F4EAA"/>
    <w:rsid w:val="0080126B"/>
    <w:rsid w:val="008105EF"/>
    <w:rsid w:val="00815E7A"/>
    <w:rsid w:val="008162BC"/>
    <w:rsid w:val="00822EC4"/>
    <w:rsid w:val="0083061E"/>
    <w:rsid w:val="00834C07"/>
    <w:rsid w:val="00846E71"/>
    <w:rsid w:val="0084740F"/>
    <w:rsid w:val="0085570D"/>
    <w:rsid w:val="00872486"/>
    <w:rsid w:val="00875AF1"/>
    <w:rsid w:val="008774E6"/>
    <w:rsid w:val="00881A73"/>
    <w:rsid w:val="0088730A"/>
    <w:rsid w:val="008A5427"/>
    <w:rsid w:val="008B4400"/>
    <w:rsid w:val="008B5938"/>
    <w:rsid w:val="008B6972"/>
    <w:rsid w:val="008C0718"/>
    <w:rsid w:val="008D2569"/>
    <w:rsid w:val="008F3F7E"/>
    <w:rsid w:val="008F5964"/>
    <w:rsid w:val="00905B5F"/>
    <w:rsid w:val="009064B5"/>
    <w:rsid w:val="00911A13"/>
    <w:rsid w:val="009122CB"/>
    <w:rsid w:val="00914C2E"/>
    <w:rsid w:val="009161BF"/>
    <w:rsid w:val="009179DC"/>
    <w:rsid w:val="00931DBA"/>
    <w:rsid w:val="00936A7B"/>
    <w:rsid w:val="00936C33"/>
    <w:rsid w:val="009407BD"/>
    <w:rsid w:val="00954CBE"/>
    <w:rsid w:val="009738D6"/>
    <w:rsid w:val="00981CAF"/>
    <w:rsid w:val="00983008"/>
    <w:rsid w:val="00985C8F"/>
    <w:rsid w:val="0099293B"/>
    <w:rsid w:val="00993339"/>
    <w:rsid w:val="009A0067"/>
    <w:rsid w:val="009A4A27"/>
    <w:rsid w:val="009A503F"/>
    <w:rsid w:val="009C5A8F"/>
    <w:rsid w:val="009E2AAE"/>
    <w:rsid w:val="009E394D"/>
    <w:rsid w:val="009F2792"/>
    <w:rsid w:val="009F6903"/>
    <w:rsid w:val="00A0461D"/>
    <w:rsid w:val="00A11AFF"/>
    <w:rsid w:val="00A135E8"/>
    <w:rsid w:val="00A143C0"/>
    <w:rsid w:val="00A20F4C"/>
    <w:rsid w:val="00A36A93"/>
    <w:rsid w:val="00A404B5"/>
    <w:rsid w:val="00A5598A"/>
    <w:rsid w:val="00A56121"/>
    <w:rsid w:val="00A62AFB"/>
    <w:rsid w:val="00A65F38"/>
    <w:rsid w:val="00A669CA"/>
    <w:rsid w:val="00A72F0D"/>
    <w:rsid w:val="00A809C8"/>
    <w:rsid w:val="00A81564"/>
    <w:rsid w:val="00A86F8C"/>
    <w:rsid w:val="00A9503A"/>
    <w:rsid w:val="00A97818"/>
    <w:rsid w:val="00AA1139"/>
    <w:rsid w:val="00AB2ECE"/>
    <w:rsid w:val="00AB5ADE"/>
    <w:rsid w:val="00AB7F88"/>
    <w:rsid w:val="00AC70B5"/>
    <w:rsid w:val="00AD167D"/>
    <w:rsid w:val="00AD22A1"/>
    <w:rsid w:val="00AD5201"/>
    <w:rsid w:val="00AF1E2A"/>
    <w:rsid w:val="00B027E9"/>
    <w:rsid w:val="00B060D5"/>
    <w:rsid w:val="00B11A71"/>
    <w:rsid w:val="00B20061"/>
    <w:rsid w:val="00B24C4B"/>
    <w:rsid w:val="00B3289C"/>
    <w:rsid w:val="00B52762"/>
    <w:rsid w:val="00B607A0"/>
    <w:rsid w:val="00B73E52"/>
    <w:rsid w:val="00B84B24"/>
    <w:rsid w:val="00B868C2"/>
    <w:rsid w:val="00B87140"/>
    <w:rsid w:val="00B877D7"/>
    <w:rsid w:val="00B93245"/>
    <w:rsid w:val="00BB5276"/>
    <w:rsid w:val="00BC1320"/>
    <w:rsid w:val="00BC5779"/>
    <w:rsid w:val="00BC6D89"/>
    <w:rsid w:val="00BC71BF"/>
    <w:rsid w:val="00BD3A5D"/>
    <w:rsid w:val="00BE1296"/>
    <w:rsid w:val="00BE7AC7"/>
    <w:rsid w:val="00BF3DBE"/>
    <w:rsid w:val="00C03F58"/>
    <w:rsid w:val="00C061DA"/>
    <w:rsid w:val="00C13C57"/>
    <w:rsid w:val="00C34B40"/>
    <w:rsid w:val="00C73CDC"/>
    <w:rsid w:val="00C7624D"/>
    <w:rsid w:val="00C8673F"/>
    <w:rsid w:val="00C923F1"/>
    <w:rsid w:val="00C972C5"/>
    <w:rsid w:val="00CA4722"/>
    <w:rsid w:val="00CA6F14"/>
    <w:rsid w:val="00CA7C71"/>
    <w:rsid w:val="00CB6AFE"/>
    <w:rsid w:val="00CC398A"/>
    <w:rsid w:val="00CD1FCE"/>
    <w:rsid w:val="00CD2D8C"/>
    <w:rsid w:val="00CD7A62"/>
    <w:rsid w:val="00CE31E2"/>
    <w:rsid w:val="00CF28D2"/>
    <w:rsid w:val="00CF61AB"/>
    <w:rsid w:val="00D114EB"/>
    <w:rsid w:val="00D20F1D"/>
    <w:rsid w:val="00D27B51"/>
    <w:rsid w:val="00D27C96"/>
    <w:rsid w:val="00D32E4E"/>
    <w:rsid w:val="00D4357C"/>
    <w:rsid w:val="00D54B5C"/>
    <w:rsid w:val="00D5586F"/>
    <w:rsid w:val="00D57E17"/>
    <w:rsid w:val="00D632FE"/>
    <w:rsid w:val="00D635DF"/>
    <w:rsid w:val="00D755EA"/>
    <w:rsid w:val="00D77CAD"/>
    <w:rsid w:val="00D9184A"/>
    <w:rsid w:val="00DA1AA2"/>
    <w:rsid w:val="00DA6FB4"/>
    <w:rsid w:val="00DB4468"/>
    <w:rsid w:val="00DB7B57"/>
    <w:rsid w:val="00DD4960"/>
    <w:rsid w:val="00DD57D0"/>
    <w:rsid w:val="00DD7089"/>
    <w:rsid w:val="00DE53C1"/>
    <w:rsid w:val="00DF0E3B"/>
    <w:rsid w:val="00DF20B1"/>
    <w:rsid w:val="00DF6C29"/>
    <w:rsid w:val="00DF7F89"/>
    <w:rsid w:val="00E00873"/>
    <w:rsid w:val="00E21EC8"/>
    <w:rsid w:val="00E32A94"/>
    <w:rsid w:val="00E34CDD"/>
    <w:rsid w:val="00E42E43"/>
    <w:rsid w:val="00E432E3"/>
    <w:rsid w:val="00E43542"/>
    <w:rsid w:val="00E4454E"/>
    <w:rsid w:val="00E64FB7"/>
    <w:rsid w:val="00E800CE"/>
    <w:rsid w:val="00E966E5"/>
    <w:rsid w:val="00EC0D97"/>
    <w:rsid w:val="00ED14BA"/>
    <w:rsid w:val="00ED312C"/>
    <w:rsid w:val="00ED4A25"/>
    <w:rsid w:val="00EE3A35"/>
    <w:rsid w:val="00EE5C00"/>
    <w:rsid w:val="00EF3066"/>
    <w:rsid w:val="00F11E41"/>
    <w:rsid w:val="00F12634"/>
    <w:rsid w:val="00F1623B"/>
    <w:rsid w:val="00F20914"/>
    <w:rsid w:val="00F20D39"/>
    <w:rsid w:val="00F23294"/>
    <w:rsid w:val="00F23EB1"/>
    <w:rsid w:val="00F31181"/>
    <w:rsid w:val="00F34564"/>
    <w:rsid w:val="00F34771"/>
    <w:rsid w:val="00F40635"/>
    <w:rsid w:val="00F43B67"/>
    <w:rsid w:val="00F62CE9"/>
    <w:rsid w:val="00F77650"/>
    <w:rsid w:val="00FA2BB1"/>
    <w:rsid w:val="00FA5476"/>
    <w:rsid w:val="00FB1723"/>
    <w:rsid w:val="00FC34F3"/>
    <w:rsid w:val="00FD1C5A"/>
    <w:rsid w:val="00FD2DC8"/>
    <w:rsid w:val="00FD3C9F"/>
    <w:rsid w:val="00FE31E2"/>
    <w:rsid w:val="00FF5ACB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14970B"/>
  <w15:chartTrackingRefBased/>
  <w15:docId w15:val="{CCC9CF1D-275E-49E4-8A1D-1DFA354A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903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9F6903"/>
    <w:pPr>
      <w:keepNext/>
      <w:outlineLvl w:val="0"/>
    </w:pPr>
    <w:rPr>
      <w:rFonts w:ascii="CG Times" w:hAnsi="CG Times"/>
      <w:b/>
      <w:sz w:val="26"/>
    </w:rPr>
  </w:style>
  <w:style w:type="paragraph" w:styleId="Heading2">
    <w:name w:val="heading 2"/>
    <w:basedOn w:val="Normal"/>
    <w:next w:val="Normal"/>
    <w:qFormat/>
    <w:rsid w:val="009F6903"/>
    <w:pPr>
      <w:keepNext/>
      <w:numPr>
        <w:numId w:val="1"/>
      </w:numPr>
      <w:jc w:val="both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9F6903"/>
    <w:pPr>
      <w:keepNext/>
      <w:tabs>
        <w:tab w:val="left" w:pos="1134"/>
        <w:tab w:val="left" w:pos="3544"/>
        <w:tab w:val="left" w:pos="3969"/>
      </w:tabs>
      <w:ind w:left="300"/>
      <w:jc w:val="center"/>
      <w:outlineLvl w:val="2"/>
    </w:pPr>
    <w:rPr>
      <w:rFonts w:ascii="Times New Roman" w:hAnsi="Times New Roman"/>
      <w:b/>
      <w:sz w:val="28"/>
    </w:rPr>
  </w:style>
  <w:style w:type="paragraph" w:styleId="Heading4">
    <w:name w:val="heading 4"/>
    <w:basedOn w:val="Normal"/>
    <w:next w:val="Normal"/>
    <w:qFormat/>
    <w:rsid w:val="009F6903"/>
    <w:pPr>
      <w:keepNext/>
      <w:numPr>
        <w:numId w:val="2"/>
      </w:numPr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link w:val="Heading5Char"/>
    <w:qFormat/>
    <w:rsid w:val="009F6903"/>
    <w:pPr>
      <w:keepNext/>
      <w:spacing w:before="120"/>
      <w:jc w:val="center"/>
      <w:outlineLvl w:val="4"/>
    </w:pPr>
    <w:rPr>
      <w:rFonts w:ascii="CG Times" w:hAnsi="CG Times"/>
      <w:b/>
    </w:rPr>
  </w:style>
  <w:style w:type="paragraph" w:styleId="Heading6">
    <w:name w:val="heading 6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center"/>
      <w:outlineLvl w:val="5"/>
    </w:pPr>
    <w:rPr>
      <w:rFonts w:ascii="Times New Roman" w:hAnsi="Times New Roman"/>
      <w:b/>
      <w:i/>
      <w:sz w:val="28"/>
    </w:rPr>
  </w:style>
  <w:style w:type="paragraph" w:styleId="Heading7">
    <w:name w:val="heading 7"/>
    <w:basedOn w:val="Normal"/>
    <w:next w:val="Normal"/>
    <w:qFormat/>
    <w:rsid w:val="009F6903"/>
    <w:pPr>
      <w:keepNext/>
      <w:tabs>
        <w:tab w:val="left" w:pos="1134"/>
        <w:tab w:val="left" w:pos="1560"/>
        <w:tab w:val="left" w:pos="3544"/>
        <w:tab w:val="left" w:pos="3969"/>
      </w:tabs>
      <w:jc w:val="both"/>
      <w:outlineLvl w:val="6"/>
    </w:pPr>
    <w:rPr>
      <w:rFonts w:ascii="Times New Roman" w:hAnsi="Times New Roman"/>
      <w:b/>
      <w:sz w:val="28"/>
    </w:rPr>
  </w:style>
  <w:style w:type="paragraph" w:styleId="Heading8">
    <w:name w:val="heading 8"/>
    <w:basedOn w:val="Normal"/>
    <w:next w:val="Normal"/>
    <w:qFormat/>
    <w:rsid w:val="009F6903"/>
    <w:pPr>
      <w:keepNext/>
      <w:jc w:val="center"/>
      <w:outlineLvl w:val="7"/>
    </w:pPr>
    <w:rPr>
      <w:rFonts w:ascii="CG Times" w:hAnsi="CG Times"/>
      <w:b/>
      <w:sz w:val="22"/>
    </w:rPr>
  </w:style>
  <w:style w:type="paragraph" w:styleId="Heading9">
    <w:name w:val="heading 9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8"/>
    </w:pPr>
    <w:rPr>
      <w:rFonts w:ascii="Times New Roman" w:hAnsi="Times New Roman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69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F690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6903"/>
  </w:style>
  <w:style w:type="paragraph" w:styleId="BodyTextIndent">
    <w:name w:val="Body Text Indent"/>
    <w:basedOn w:val="Normal"/>
    <w:rsid w:val="009F6903"/>
    <w:pPr>
      <w:ind w:left="1800"/>
      <w:jc w:val="both"/>
    </w:pPr>
    <w:rPr>
      <w:rFonts w:ascii="Comic Sans MS" w:hAnsi="Comic Sans MS"/>
    </w:rPr>
  </w:style>
  <w:style w:type="paragraph" w:styleId="BodyTextIndent2">
    <w:name w:val="Body Text Indent 2"/>
    <w:basedOn w:val="Normal"/>
    <w:link w:val="BodyTextIndent2Char"/>
    <w:rsid w:val="009F6903"/>
    <w:pPr>
      <w:ind w:left="567"/>
    </w:pPr>
    <w:rPr>
      <w:rFonts w:ascii="Times New Roman" w:hAnsi="Times New Roman"/>
    </w:rPr>
  </w:style>
  <w:style w:type="paragraph" w:styleId="BodyText">
    <w:name w:val="Body Text"/>
    <w:basedOn w:val="Normal"/>
    <w:rsid w:val="009F6903"/>
    <w:rPr>
      <w:rFonts w:ascii="Times New Roman" w:hAnsi="Times New Roman"/>
      <w:sz w:val="20"/>
    </w:rPr>
  </w:style>
  <w:style w:type="paragraph" w:styleId="Title">
    <w:name w:val="Title"/>
    <w:basedOn w:val="Normal"/>
    <w:qFormat/>
    <w:rsid w:val="004A7A70"/>
    <w:pPr>
      <w:jc w:val="center"/>
    </w:pPr>
    <w:rPr>
      <w:rFonts w:ascii="Times New Roman" w:hAnsi="Times New Roman"/>
      <w:b/>
      <w:szCs w:val="24"/>
      <w:lang w:val="en-GB"/>
    </w:rPr>
  </w:style>
  <w:style w:type="character" w:customStyle="1" w:styleId="Heading5Char">
    <w:name w:val="Heading 5 Char"/>
    <w:link w:val="Heading5"/>
    <w:rsid w:val="00D27B51"/>
    <w:rPr>
      <w:rFonts w:ascii="CG Times" w:hAnsi="CG Times"/>
      <w:b/>
      <w:sz w:val="24"/>
      <w:lang w:val="en-US" w:eastAsia="en-US"/>
    </w:rPr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2924DD"/>
    <w:pPr>
      <w:ind w:left="720"/>
      <w:contextualSpacing/>
    </w:pPr>
  </w:style>
  <w:style w:type="paragraph" w:customStyle="1" w:styleId="Style4">
    <w:name w:val="_Style 4"/>
    <w:basedOn w:val="Normal"/>
    <w:uiPriority w:val="34"/>
    <w:qFormat/>
    <w:rsid w:val="00CB6AFE"/>
    <w:pPr>
      <w:ind w:left="720"/>
      <w:contextualSpacing/>
    </w:pPr>
  </w:style>
  <w:style w:type="table" w:styleId="TableGrid">
    <w:name w:val="Table Grid"/>
    <w:basedOn w:val="TableNormal"/>
    <w:rsid w:val="00EC0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link w:val="BodyTextIndent2"/>
    <w:rsid w:val="001A6B52"/>
    <w:rPr>
      <w:sz w:val="24"/>
      <w:lang w:val="en-US" w:eastAsia="en-US"/>
    </w:rPr>
  </w:style>
  <w:style w:type="character" w:styleId="Hyperlink">
    <w:name w:val="Hyperlink"/>
    <w:rsid w:val="009E394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9E394D"/>
    <w:rPr>
      <w:color w:val="605E5C"/>
      <w:shd w:val="clear" w:color="auto" w:fill="E1DFDD"/>
    </w:rPr>
  </w:style>
  <w:style w:type="character" w:customStyle="1" w:styleId="css-168ydy0">
    <w:name w:val="css-168ydy0"/>
    <w:basedOn w:val="DefaultParagraphFont"/>
    <w:rsid w:val="00D5586F"/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F11E41"/>
    <w:rPr>
      <w:rFonts w:ascii="Arial" w:hAnsi="Arial"/>
      <w:sz w:val="24"/>
    </w:rPr>
  </w:style>
  <w:style w:type="paragraph" w:customStyle="1" w:styleId="Default">
    <w:name w:val="Default"/>
    <w:rsid w:val="00C061D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ID"/>
    </w:rPr>
  </w:style>
  <w:style w:type="character" w:styleId="Emphasis">
    <w:name w:val="Emphasis"/>
    <w:basedOn w:val="DefaultParagraphFont"/>
    <w:uiPriority w:val="20"/>
    <w:qFormat/>
    <w:rsid w:val="00346D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3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152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9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5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02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0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6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9\digitalisasi%202019\BAHAN%20UKK\Yoga%20Prasetyo\2145%20-%20TEKNIK%20KOMPUTER%20DAN%20JARINGAN%20-%20Ok\Paket1-2145-Teknik%20Komputer%20dan%20Jaringan\2145-P1-SPK-Teknik%20Komputer%20dan%20Jaring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5D1CE-309C-4CF2-9ACA-0595620A9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2145-P1-SPK-Teknik Komputer dan Jaringan</Template>
  <TotalTime>2</TotalTime>
  <Pages>5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6238</CharactersWithSpaces>
  <SharedDoc>false</SharedDoc>
  <HLinks>
    <vt:vector size="12" baseType="variant">
      <vt:variant>
        <vt:i4>6946876</vt:i4>
      </vt:variant>
      <vt:variant>
        <vt:i4>3</vt:i4>
      </vt:variant>
      <vt:variant>
        <vt:i4>0</vt:i4>
      </vt:variant>
      <vt:variant>
        <vt:i4>5</vt:i4>
      </vt:variant>
      <vt:variant>
        <vt:lpwstr>http://www.sekolah.sch.id/</vt:lpwstr>
      </vt:variant>
      <vt:variant>
        <vt:lpwstr/>
      </vt:variant>
      <vt:variant>
        <vt:i4>6684724</vt:i4>
      </vt:variant>
      <vt:variant>
        <vt:i4>0</vt:i4>
      </vt:variant>
      <vt:variant>
        <vt:i4>0</vt:i4>
      </vt:variant>
      <vt:variant>
        <vt:i4>5</vt:i4>
      </vt:variant>
      <vt:variant>
        <vt:lpwstr>mailto:Nama_Peserta@sekolah.sch.id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cp:lastModifiedBy>ASUS</cp:lastModifiedBy>
  <cp:revision>2</cp:revision>
  <cp:lastPrinted>2010-06-18T04:50:00Z</cp:lastPrinted>
  <dcterms:created xsi:type="dcterms:W3CDTF">2021-12-03T02:51:00Z</dcterms:created>
  <dcterms:modified xsi:type="dcterms:W3CDTF">2021-12-03T02:51:00Z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990910</vt:i4>
  </property>
</Properties>
</file>